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DF3" w:rsidRPr="00C757CB" w:rsidRDefault="00296DF3" w:rsidP="00064669">
      <w:pPr>
        <w:pStyle w:val="Sottotitolo"/>
        <w:rPr>
          <w:rFonts w:asciiTheme="minorHAnsi" w:hAnsiTheme="minorHAnsi" w:cstheme="minorHAnsi"/>
          <w:sz w:val="20"/>
          <w:szCs w:val="20"/>
        </w:rPr>
      </w:pPr>
    </w:p>
    <w:p w:rsidR="00EC279C" w:rsidRPr="00C757CB" w:rsidRDefault="00EC279C" w:rsidP="001B2D06">
      <w:pPr>
        <w:spacing w:line="36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33F77" w:rsidRPr="00C757CB" w:rsidRDefault="00633F77" w:rsidP="001B2D06">
      <w:pPr>
        <w:spacing w:line="36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33F77" w:rsidRPr="00C757CB" w:rsidRDefault="00633F77" w:rsidP="001B2D06">
      <w:pPr>
        <w:spacing w:line="36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33F77" w:rsidRPr="00C757CB" w:rsidRDefault="00633F77" w:rsidP="001B2D06">
      <w:pPr>
        <w:spacing w:line="36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33F77" w:rsidRPr="00C757CB" w:rsidRDefault="00633F77" w:rsidP="001B2D06">
      <w:pPr>
        <w:spacing w:line="36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33F77" w:rsidRPr="00C757CB" w:rsidRDefault="00633F77" w:rsidP="001B2D06">
      <w:pPr>
        <w:spacing w:line="36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33F77" w:rsidRPr="00EF677B" w:rsidRDefault="00EF677B" w:rsidP="00764C5F">
      <w:pPr>
        <w:spacing w:line="360" w:lineRule="exact"/>
        <w:jc w:val="center"/>
        <w:rPr>
          <w:rFonts w:asciiTheme="minorHAnsi" w:hAnsiTheme="minorHAnsi" w:cstheme="minorHAnsi"/>
          <w:b/>
          <w:bCs/>
        </w:rPr>
      </w:pPr>
      <w:r w:rsidRPr="00EF677B">
        <w:rPr>
          <w:rFonts w:ascii="Calibri" w:hAnsi="Calibri" w:cs="Trebuchet MS"/>
          <w:b/>
          <w:bCs/>
        </w:rPr>
        <w:t xml:space="preserve">APPALTO SPECIFICO INDETTO DALLA REGIONE AUTONOMA DELLA SARDEGNA PER L’AFFIDAMENTO DI MEDICINALI ED. </w:t>
      </w:r>
      <w:r w:rsidR="00BF01AA">
        <w:rPr>
          <w:rFonts w:ascii="Calibri" w:hAnsi="Calibri" w:cs="Trebuchet MS"/>
          <w:b/>
          <w:bCs/>
        </w:rPr>
        <w:t>12</w:t>
      </w:r>
      <w:r w:rsidRPr="00EF677B">
        <w:rPr>
          <w:rFonts w:ascii="Calibri" w:hAnsi="Calibri" w:cs="Trebuchet MS"/>
          <w:b/>
          <w:bCs/>
        </w:rPr>
        <w:t xml:space="preserve"> NELL’AMBITO DEL SISTEMA DINAMICO DI ACQUISIZIONE DELLA PUBBLICA AMMINISTRAZIONE PER LA FORNITURA DI PRODOTTI FARMACEUTICI DESTINATI ALLE AZIENDE SANITARIE DELLA REGIONE SARDEGNA</w:t>
      </w:r>
    </w:p>
    <w:p w:rsidR="00AF7197" w:rsidRPr="00EF677B" w:rsidRDefault="00AF7197" w:rsidP="00764C5F">
      <w:pPr>
        <w:spacing w:line="360" w:lineRule="exact"/>
        <w:jc w:val="center"/>
        <w:rPr>
          <w:rFonts w:asciiTheme="minorHAnsi" w:hAnsiTheme="minorHAnsi" w:cstheme="minorHAnsi"/>
          <w:b/>
        </w:rPr>
      </w:pPr>
    </w:p>
    <w:p w:rsidR="00252195" w:rsidRPr="00EF677B" w:rsidRDefault="00252195" w:rsidP="00252195">
      <w:pPr>
        <w:spacing w:line="360" w:lineRule="exact"/>
        <w:jc w:val="center"/>
        <w:rPr>
          <w:rFonts w:asciiTheme="minorHAnsi" w:hAnsiTheme="minorHAnsi" w:cstheme="minorHAnsi"/>
          <w:b/>
        </w:rPr>
      </w:pPr>
      <w:r w:rsidRPr="00EF677B">
        <w:rPr>
          <w:rFonts w:asciiTheme="minorHAnsi" w:hAnsiTheme="minorHAnsi" w:cstheme="minorHAnsi"/>
          <w:b/>
        </w:rPr>
        <w:t>ALLEGATO 2</w:t>
      </w:r>
    </w:p>
    <w:p w:rsidR="00252195" w:rsidRPr="00EF677B" w:rsidRDefault="00C757CB" w:rsidP="00C757CB">
      <w:pPr>
        <w:spacing w:line="360" w:lineRule="exact"/>
        <w:jc w:val="center"/>
        <w:rPr>
          <w:rFonts w:asciiTheme="minorHAnsi" w:hAnsiTheme="minorHAnsi" w:cstheme="minorHAnsi"/>
          <w:b/>
        </w:rPr>
      </w:pPr>
      <w:r w:rsidRPr="00EF677B">
        <w:rPr>
          <w:rFonts w:asciiTheme="minorHAnsi" w:hAnsiTheme="minorHAnsi" w:cstheme="minorHAnsi"/>
          <w:b/>
        </w:rPr>
        <w:t>DICHIARAZIONE INTEGRATIVA RICHIESTA DALLA REGIONE AUTONOMA DELLA SARDEGNA</w:t>
      </w:r>
      <w:r w:rsidRPr="00EF677B">
        <w:rPr>
          <w:rFonts w:asciiTheme="minorHAnsi" w:hAnsiTheme="minorHAnsi" w:cstheme="minorHAnsi"/>
          <w:b/>
        </w:rPr>
        <w:br/>
      </w:r>
    </w:p>
    <w:p w:rsidR="00252195" w:rsidRPr="00C757CB" w:rsidRDefault="00252195" w:rsidP="002A2694">
      <w:pPr>
        <w:pStyle w:val="Default"/>
        <w:spacing w:after="120" w:line="276" w:lineRule="auto"/>
        <w:jc w:val="center"/>
        <w:rPr>
          <w:rFonts w:asciiTheme="minorHAnsi" w:hAnsiTheme="minorHAnsi" w:cstheme="minorHAnsi"/>
          <w:b/>
          <w:iCs/>
          <w:color w:val="auto"/>
          <w:sz w:val="20"/>
          <w:szCs w:val="20"/>
        </w:rPr>
      </w:pPr>
    </w:p>
    <w:p w:rsidR="00C56E71" w:rsidRPr="00C757CB" w:rsidRDefault="00C56E71" w:rsidP="00786F3A">
      <w:pPr>
        <w:tabs>
          <w:tab w:val="left" w:pos="426"/>
          <w:tab w:val="num" w:pos="480"/>
        </w:tabs>
        <w:spacing w:line="360" w:lineRule="exact"/>
        <w:ind w:left="357"/>
        <w:jc w:val="center"/>
        <w:outlineLvl w:val="0"/>
        <w:rPr>
          <w:rFonts w:asciiTheme="minorHAnsi" w:hAnsiTheme="minorHAnsi" w:cstheme="minorHAnsi"/>
          <w:b/>
          <w:bCs/>
          <w:caps/>
          <w:sz w:val="20"/>
          <w:szCs w:val="20"/>
        </w:rPr>
        <w:sectPr w:rsidR="00C56E71" w:rsidRPr="00C757CB" w:rsidSect="00EC27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2410" w:right="1418" w:bottom="1701" w:left="1701" w:header="426" w:footer="567" w:gutter="0"/>
          <w:cols w:space="708"/>
          <w:titlePg/>
          <w:docGrid w:linePitch="360"/>
        </w:sectPr>
      </w:pPr>
    </w:p>
    <w:p w:rsidR="00786F3A" w:rsidRPr="00C757CB" w:rsidRDefault="00786F3A" w:rsidP="00786F3A">
      <w:pPr>
        <w:tabs>
          <w:tab w:val="left" w:pos="426"/>
          <w:tab w:val="num" w:pos="480"/>
        </w:tabs>
        <w:spacing w:line="360" w:lineRule="exact"/>
        <w:ind w:left="357"/>
        <w:jc w:val="center"/>
        <w:outlineLvl w:val="0"/>
        <w:rPr>
          <w:rFonts w:asciiTheme="minorHAnsi" w:hAnsiTheme="minorHAnsi" w:cstheme="minorHAnsi"/>
          <w:b/>
          <w:bCs/>
          <w:caps/>
          <w:sz w:val="20"/>
          <w:szCs w:val="20"/>
        </w:rPr>
      </w:pPr>
      <w:r w:rsidRPr="00C757CB">
        <w:rPr>
          <w:rFonts w:asciiTheme="minorHAnsi" w:hAnsiTheme="minorHAnsi" w:cstheme="minorHAnsi"/>
          <w:b/>
          <w:bCs/>
          <w:caps/>
          <w:sz w:val="20"/>
          <w:szCs w:val="20"/>
        </w:rPr>
        <w:lastRenderedPageBreak/>
        <w:t>AVVERTENZE</w:t>
      </w:r>
    </w:p>
    <w:p w:rsidR="00786F3A" w:rsidRPr="00C757CB" w:rsidRDefault="00786F3A" w:rsidP="00786F3A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Le dichiarazioni che seguono devono essere rese dal concorrente secondo le indicazioni contenute nel Disciplinare di gara.</w:t>
      </w:r>
    </w:p>
    <w:p w:rsidR="00786F3A" w:rsidRPr="00C757CB" w:rsidRDefault="00786F3A" w:rsidP="00786F3A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Per il concorrente di nazionalità italiana le dichiarazioni dovranno essere sottoscritte nelle forme stabilite dall’art.</w:t>
      </w:r>
      <w:r w:rsidR="00A92D96" w:rsidRPr="00C757CB">
        <w:rPr>
          <w:rFonts w:asciiTheme="minorHAnsi" w:hAnsiTheme="minorHAnsi" w:cstheme="minorHAnsi"/>
          <w:sz w:val="20"/>
          <w:szCs w:val="20"/>
        </w:rPr>
        <w:t xml:space="preserve"> </w:t>
      </w:r>
      <w:r w:rsidRPr="00C757CB">
        <w:rPr>
          <w:rFonts w:asciiTheme="minorHAnsi" w:hAnsiTheme="minorHAnsi" w:cstheme="minorHAnsi"/>
          <w:sz w:val="20"/>
          <w:szCs w:val="20"/>
        </w:rPr>
        <w:t>38 D.P.R. 445/2000.</w:t>
      </w:r>
    </w:p>
    <w:p w:rsidR="00786F3A" w:rsidRPr="00C757CB" w:rsidRDefault="00786F3A" w:rsidP="00786F3A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Per il concorrente appartenente ad altro Stato membro della UE, le dichiarazioni dovranno essere rese a titolo di unica dichiarazione, da effettuarsi dinanzi ad un’autorità giudiziaria o amministrativa competente, un notaio o un organismo professionale qualificato.</w:t>
      </w:r>
    </w:p>
    <w:p w:rsidR="00786F3A" w:rsidRPr="00C757CB" w:rsidRDefault="00786F3A" w:rsidP="00786F3A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t>Si rammenta che:</w:t>
      </w:r>
    </w:p>
    <w:p w:rsidR="00786F3A" w:rsidRPr="00C757CB" w:rsidRDefault="00786F3A" w:rsidP="00C3621E">
      <w:pPr>
        <w:pStyle w:val="Paragrafoelenco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il rilascio di dichiarazioni mendaci, la formazione di atti falsi o il loro uso nei casi previsti dal D.P.R. 445/2000 è punito ai sensi del codice penale e delle leggi speciali in materia;</w:t>
      </w:r>
    </w:p>
    <w:p w:rsidR="00786F3A" w:rsidRPr="00C757CB" w:rsidRDefault="00786F3A" w:rsidP="00C3621E">
      <w:pPr>
        <w:pStyle w:val="Paragrafoelenco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l'esibizione di un atto contenente dati non più rispondenti a verità equivale ad uso di atto falso;</w:t>
      </w:r>
    </w:p>
    <w:p w:rsidR="00786F3A" w:rsidRPr="00C757CB" w:rsidRDefault="00786F3A" w:rsidP="00FD2AD1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l’omessa dichiarazione e le fattispecie di cui ai precedenti punti costituiscono causa d’esclusione dalla partecipazione a gare per ogni tipo di appalto.</w:t>
      </w:r>
    </w:p>
    <w:p w:rsidR="00786F3A" w:rsidRPr="00C757CB" w:rsidRDefault="00786F3A" w:rsidP="00786F3A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In ordine alla veridicità delle dichiarazioni, la Centrale regionale di Committenza si riserva di procedere a verifiche d’ufficio, anche a campione.</w:t>
      </w:r>
    </w:p>
    <w:p w:rsidR="00786F3A" w:rsidRPr="00C757CB" w:rsidRDefault="00786F3A" w:rsidP="00786F3A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786F3A" w:rsidRPr="00C757CB" w:rsidRDefault="00786F3A" w:rsidP="00786F3A">
      <w:pPr>
        <w:spacing w:line="36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t xml:space="preserve">IL PRESENTE DOCUMENTO </w:t>
      </w:r>
      <w:r w:rsidR="00A22458" w:rsidRPr="00C757CB">
        <w:rPr>
          <w:rFonts w:asciiTheme="minorHAnsi" w:hAnsiTheme="minorHAnsi" w:cstheme="minorHAnsi"/>
          <w:b/>
          <w:sz w:val="20"/>
          <w:szCs w:val="20"/>
        </w:rPr>
        <w:t>DEVE ESSERE</w:t>
      </w:r>
      <w:r w:rsidRPr="00C757CB">
        <w:rPr>
          <w:rFonts w:asciiTheme="minorHAnsi" w:hAnsiTheme="minorHAnsi" w:cstheme="minorHAnsi"/>
          <w:b/>
          <w:sz w:val="20"/>
          <w:szCs w:val="20"/>
        </w:rPr>
        <w:t xml:space="preserve"> FIRMATO DIGITALMENTE DAL LEGALE RAPPRESENTANTE</w:t>
      </w:r>
      <w:r w:rsidRPr="00C757CB">
        <w:rPr>
          <w:rStyle w:val="Rimandonotaapidipagina"/>
          <w:rFonts w:asciiTheme="minorHAnsi" w:hAnsiTheme="minorHAnsi" w:cstheme="minorHAnsi"/>
          <w:b/>
          <w:sz w:val="20"/>
          <w:szCs w:val="20"/>
        </w:rPr>
        <w:footnoteReference w:id="1"/>
      </w:r>
      <w:r w:rsidRPr="00C757CB">
        <w:rPr>
          <w:rFonts w:asciiTheme="minorHAnsi" w:hAnsiTheme="minorHAnsi" w:cstheme="minorHAnsi"/>
          <w:b/>
          <w:sz w:val="20"/>
          <w:szCs w:val="20"/>
        </w:rPr>
        <w:t xml:space="preserve"> A PENA D’ESCLUSIONE</w:t>
      </w:r>
    </w:p>
    <w:p w:rsidR="00786F3A" w:rsidRPr="00C757CB" w:rsidRDefault="00786F3A" w:rsidP="00786F3A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786F3A" w:rsidRPr="00C757CB" w:rsidRDefault="00786F3A" w:rsidP="00786F3A">
      <w:pPr>
        <w:tabs>
          <w:tab w:val="left" w:pos="426"/>
          <w:tab w:val="num" w:pos="480"/>
        </w:tabs>
        <w:spacing w:line="360" w:lineRule="exact"/>
        <w:jc w:val="both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C757CB">
        <w:rPr>
          <w:rFonts w:asciiTheme="minorHAnsi" w:hAnsiTheme="minorHAnsi" w:cstheme="minorHAnsi"/>
          <w:b/>
          <w:bCs/>
          <w:sz w:val="20"/>
          <w:szCs w:val="20"/>
        </w:rPr>
        <w:br w:type="page"/>
      </w:r>
    </w:p>
    <w:p w:rsidR="00EF677B" w:rsidRDefault="00EF677B" w:rsidP="00786F3A">
      <w:pPr>
        <w:spacing w:line="360" w:lineRule="exact"/>
        <w:ind w:left="4253"/>
        <w:outlineLvl w:val="0"/>
        <w:rPr>
          <w:rFonts w:asciiTheme="minorHAnsi" w:hAnsiTheme="minorHAnsi" w:cstheme="minorHAnsi"/>
          <w:bCs/>
          <w:sz w:val="20"/>
          <w:szCs w:val="20"/>
        </w:rPr>
      </w:pPr>
    </w:p>
    <w:p w:rsidR="00786F3A" w:rsidRPr="00C757CB" w:rsidRDefault="00786F3A" w:rsidP="00786F3A">
      <w:pPr>
        <w:spacing w:line="360" w:lineRule="exact"/>
        <w:ind w:left="4253"/>
        <w:outlineLvl w:val="0"/>
        <w:rPr>
          <w:rFonts w:asciiTheme="minorHAnsi" w:hAnsiTheme="minorHAnsi" w:cstheme="minorHAnsi"/>
          <w:bCs/>
          <w:sz w:val="20"/>
          <w:szCs w:val="20"/>
        </w:rPr>
      </w:pPr>
      <w:r w:rsidRPr="00C757CB">
        <w:rPr>
          <w:rFonts w:asciiTheme="minorHAnsi" w:hAnsiTheme="minorHAnsi" w:cstheme="minorHAnsi"/>
          <w:bCs/>
          <w:sz w:val="20"/>
          <w:szCs w:val="20"/>
        </w:rPr>
        <w:t>Spett.le Regione Autonoma della Sardegna</w:t>
      </w:r>
      <w:r w:rsidRPr="00C757CB">
        <w:rPr>
          <w:rFonts w:asciiTheme="minorHAnsi" w:hAnsiTheme="minorHAnsi" w:cstheme="minorHAnsi"/>
          <w:bCs/>
          <w:sz w:val="20"/>
          <w:szCs w:val="20"/>
        </w:rPr>
        <w:br/>
        <w:t xml:space="preserve">Direzione </w:t>
      </w:r>
      <w:r w:rsidR="00162270" w:rsidRPr="00C757CB">
        <w:rPr>
          <w:rFonts w:asciiTheme="minorHAnsi" w:hAnsiTheme="minorHAnsi" w:cstheme="minorHAnsi"/>
          <w:bCs/>
          <w:sz w:val="20"/>
          <w:szCs w:val="20"/>
        </w:rPr>
        <w:t>generale della Centrale regionale di Committenza</w:t>
      </w:r>
      <w:r w:rsidR="00162270" w:rsidRPr="00C757CB">
        <w:rPr>
          <w:rFonts w:asciiTheme="minorHAnsi" w:hAnsiTheme="minorHAnsi" w:cstheme="minorHAnsi"/>
          <w:bCs/>
          <w:sz w:val="20"/>
          <w:szCs w:val="20"/>
        </w:rPr>
        <w:br/>
      </w:r>
    </w:p>
    <w:p w:rsidR="00786F3A" w:rsidRPr="00C757CB" w:rsidRDefault="00786F3A" w:rsidP="00786F3A">
      <w:pPr>
        <w:tabs>
          <w:tab w:val="left" w:pos="426"/>
          <w:tab w:val="num" w:pos="480"/>
        </w:tabs>
        <w:spacing w:line="360" w:lineRule="exact"/>
        <w:ind w:left="4253"/>
        <w:jc w:val="both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786F3A" w:rsidRPr="00C757CB" w:rsidRDefault="00786F3A" w:rsidP="00786F3A">
      <w:pPr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757CB">
        <w:rPr>
          <w:rFonts w:asciiTheme="minorHAnsi" w:hAnsiTheme="minorHAnsi" w:cstheme="minorHAnsi"/>
          <w:b/>
          <w:bCs/>
          <w:sz w:val="20"/>
          <w:szCs w:val="20"/>
        </w:rPr>
        <w:t>Il sottoscritto</w:t>
      </w:r>
    </w:p>
    <w:p w:rsidR="00786F3A" w:rsidRPr="00C757CB" w:rsidRDefault="00786F3A" w:rsidP="00786F3A">
      <w:pPr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nome e cognome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>data di nascita: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 xml:space="preserve">luogo di nascita: 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 xml:space="preserve">codice fiscale: 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</w:p>
    <w:p w:rsidR="00786F3A" w:rsidRPr="00C757CB" w:rsidRDefault="00786F3A" w:rsidP="00786F3A">
      <w:pPr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757CB">
        <w:rPr>
          <w:rFonts w:asciiTheme="minorHAnsi" w:hAnsiTheme="minorHAnsi" w:cstheme="minorHAnsi"/>
          <w:b/>
          <w:bCs/>
          <w:sz w:val="20"/>
          <w:szCs w:val="20"/>
        </w:rPr>
        <w:t>domiciliato per la carica presso la sede sociale appresso indicata</w:t>
      </w:r>
    </w:p>
    <w:p w:rsidR="00786F3A" w:rsidRPr="00C757CB" w:rsidRDefault="00786F3A" w:rsidP="00786F3A">
      <w:pPr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In qualità di:</w:t>
      </w:r>
    </w:p>
    <w:p w:rsidR="00786F3A" w:rsidRPr="00C757CB" w:rsidRDefault="00B00B98" w:rsidP="00786F3A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786F3A"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end"/>
      </w:r>
      <w:r w:rsidR="00786F3A" w:rsidRPr="00C757CB">
        <w:rPr>
          <w:rFonts w:asciiTheme="minorHAnsi" w:hAnsiTheme="minorHAnsi" w:cstheme="minorHAnsi"/>
          <w:sz w:val="20"/>
          <w:szCs w:val="20"/>
        </w:rPr>
        <w:tab/>
        <w:t>Presidente</w:t>
      </w:r>
    </w:p>
    <w:p w:rsidR="00786F3A" w:rsidRPr="00C757CB" w:rsidRDefault="00B00B98" w:rsidP="00786F3A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786F3A"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end"/>
      </w:r>
      <w:r w:rsidR="00786F3A" w:rsidRPr="00C757CB">
        <w:rPr>
          <w:rFonts w:asciiTheme="minorHAnsi" w:hAnsiTheme="minorHAnsi" w:cstheme="minorHAnsi"/>
          <w:sz w:val="20"/>
          <w:szCs w:val="20"/>
        </w:rPr>
        <w:tab/>
        <w:t>Amministratore</w:t>
      </w:r>
    </w:p>
    <w:p w:rsidR="00786F3A" w:rsidRPr="00C757CB" w:rsidRDefault="00B00B98" w:rsidP="00786F3A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786F3A"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end"/>
      </w:r>
      <w:r w:rsidR="00786F3A" w:rsidRPr="00C757CB">
        <w:rPr>
          <w:rFonts w:asciiTheme="minorHAnsi" w:hAnsiTheme="minorHAnsi" w:cstheme="minorHAnsi"/>
          <w:sz w:val="20"/>
          <w:szCs w:val="20"/>
        </w:rPr>
        <w:tab/>
        <w:t>Procuratore</w:t>
      </w:r>
    </w:p>
    <w:p w:rsidR="00786F3A" w:rsidRPr="00C757CB" w:rsidRDefault="00B00B98" w:rsidP="00786F3A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786F3A"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end"/>
      </w:r>
      <w:r w:rsidR="00786F3A" w:rsidRPr="00C757CB">
        <w:rPr>
          <w:rFonts w:asciiTheme="minorHAnsi" w:hAnsiTheme="minorHAnsi" w:cstheme="minorHAnsi"/>
          <w:sz w:val="20"/>
          <w:szCs w:val="20"/>
        </w:rPr>
        <w:tab/>
        <w:t xml:space="preserve">altro (specificare) 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786F3A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</w:p>
    <w:p w:rsidR="00786F3A" w:rsidRPr="00C757CB" w:rsidRDefault="00786F3A" w:rsidP="00786F3A">
      <w:pPr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e legale rappresentante della</w:t>
      </w:r>
    </w:p>
    <w:p w:rsidR="00786F3A" w:rsidRPr="00C757CB" w:rsidRDefault="00786F3A" w:rsidP="00786F3A">
      <w:pPr>
        <w:autoSpaceDE w:val="0"/>
        <w:autoSpaceDN w:val="0"/>
        <w:adjustRightInd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ragione sociale: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 xml:space="preserve">con sede in: 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>codice fiscale: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 xml:space="preserve">partita IVA: 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>telefono: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>fax: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 xml:space="preserve">e-mail: 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 xml:space="preserve">PEC 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</w:p>
    <w:p w:rsidR="00786F3A" w:rsidRPr="00C757CB" w:rsidRDefault="00786F3A" w:rsidP="00786F3A">
      <w:pPr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ai sensi e per gli effetti dell’art. 76 del D.P.R. 445/2000, consapevole della responsabilità e delle conseguenze civili e penali previste in caso di dichiarazioni mendaci e/o formazione od uso di atti falsi, nonché in caso di esibizione di atti contenente dati non più corrispondenti a verità e consapevole, altresì, che qualora emerga la non veridicità del contenuto della presente dichiarazione la scrivente Impresa decadrà dai benefici per i quali la stessa è rilasciata, sotto la propria responsabilità</w:t>
      </w:r>
    </w:p>
    <w:p w:rsidR="00786F3A" w:rsidRPr="00C757CB" w:rsidRDefault="00786F3A" w:rsidP="00786F3A">
      <w:pPr>
        <w:tabs>
          <w:tab w:val="left" w:pos="993"/>
        </w:tabs>
        <w:autoSpaceDE w:val="0"/>
        <w:autoSpaceDN w:val="0"/>
        <w:adjustRightInd w:val="0"/>
        <w:spacing w:line="36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t>DICHIARA</w:t>
      </w:r>
    </w:p>
    <w:p w:rsidR="00786F3A" w:rsidRPr="00C757CB" w:rsidRDefault="00786F3A" w:rsidP="00786F3A">
      <w:pPr>
        <w:spacing w:line="36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DC66B1" w:rsidRPr="00C757CB" w:rsidRDefault="00DC66B1" w:rsidP="00DC66B1">
      <w:pPr>
        <w:pStyle w:val="Paragrafoelenco"/>
        <w:numPr>
          <w:ilvl w:val="0"/>
          <w:numId w:val="37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di partecipare alla gara in qualità di:</w:t>
      </w:r>
    </w:p>
    <w:p w:rsidR="00DC66B1" w:rsidRPr="00C757CB" w:rsidRDefault="00DC66B1" w:rsidP="00DC66B1">
      <w:pPr>
        <w:pStyle w:val="Paragrafoelenco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ab/>
        <w:t>impresa singola</w:t>
      </w:r>
    </w:p>
    <w:p w:rsidR="00DC66B1" w:rsidRPr="00C757CB" w:rsidRDefault="00DC66B1" w:rsidP="00DC66B1">
      <w:pPr>
        <w:pStyle w:val="Paragrafoelenco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ab/>
        <w:t>consorzio stabile</w:t>
      </w:r>
    </w:p>
    <w:p w:rsidR="00DC66B1" w:rsidRPr="00C757CB" w:rsidRDefault="00DC66B1" w:rsidP="00DC66B1">
      <w:pPr>
        <w:pStyle w:val="Paragrafoelenco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ab/>
        <w:t>consorzio tra imprese artigiane</w:t>
      </w:r>
    </w:p>
    <w:p w:rsidR="00DC66B1" w:rsidRPr="00C757CB" w:rsidRDefault="00DC66B1" w:rsidP="00DC66B1">
      <w:pPr>
        <w:pStyle w:val="Paragrafoelenco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ab/>
        <w:t>consorzio tra società cooperative di produzione e lavoro</w:t>
      </w:r>
    </w:p>
    <w:p w:rsidR="00DC66B1" w:rsidRPr="00C757CB" w:rsidRDefault="00DC66B1" w:rsidP="00DC66B1">
      <w:pPr>
        <w:pStyle w:val="Paragrafoelenco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ab/>
        <w:t>GEIE</w:t>
      </w:r>
    </w:p>
    <w:p w:rsidR="00DC66B1" w:rsidRPr="00C757CB" w:rsidRDefault="00DC66B1" w:rsidP="00DC66B1">
      <w:pPr>
        <w:pStyle w:val="Paragrafoelenco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ab/>
        <w:t>capogruppo del RTI/consorzio ordinario di concorrenti costituito da (compilare i successivi campi capogruppo e mandante)</w:t>
      </w:r>
    </w:p>
    <w:p w:rsidR="00DC66B1" w:rsidRPr="00C757CB" w:rsidRDefault="00DC66B1" w:rsidP="00DC66B1">
      <w:pPr>
        <w:pStyle w:val="Paragrafoelenco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lastRenderedPageBreak/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CD3170">
        <w:rPr>
          <w:rFonts w:asciiTheme="minorHAnsi" w:hAnsiTheme="minorHAnsi" w:cstheme="minorHAnsi"/>
          <w:b/>
          <w:sz w:val="20"/>
          <w:szCs w:val="20"/>
        </w:rPr>
      </w:r>
      <w:r w:rsidR="00CD3170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</w:rPr>
        <w:tab/>
        <w:t>mandante del RTI/consorzio ordinario di concorrenti costituito da (compilare i successivi</w:t>
      </w:r>
      <w:r w:rsidRPr="00C757CB">
        <w:rPr>
          <w:rFonts w:asciiTheme="minorHAnsi" w:hAnsiTheme="minorHAnsi" w:cstheme="minorHAnsi"/>
          <w:i/>
          <w:sz w:val="20"/>
          <w:szCs w:val="20"/>
        </w:rPr>
        <w:t xml:space="preserve"> campi capogruppo e mandante)</w:t>
      </w:r>
    </w:p>
    <w:p w:rsidR="00DC66B1" w:rsidRPr="00C757CB" w:rsidRDefault="00DC66B1" w:rsidP="00DC66B1">
      <w:pPr>
        <w:pStyle w:val="Paragrafoelenco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(capogruppo) </w:t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</w:rPr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</w:p>
    <w:p w:rsidR="00DC66B1" w:rsidRPr="00C757CB" w:rsidRDefault="00DC66B1" w:rsidP="00DC66B1">
      <w:pPr>
        <w:pStyle w:val="Paragrafoelenco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(mandante) </w:t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</w:rPr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</w:p>
    <w:p w:rsidR="00DC66B1" w:rsidRPr="00C757CB" w:rsidRDefault="00DC66B1" w:rsidP="00DC66B1">
      <w:pPr>
        <w:pStyle w:val="Paragrafoelenco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(mandante) </w:t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</w:rPr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</w:p>
    <w:p w:rsidR="00DC66B1" w:rsidRPr="00C757CB" w:rsidRDefault="00DC66B1" w:rsidP="00DC66B1">
      <w:pPr>
        <w:pStyle w:val="Paragrafoelenco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(mandante) </w:t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</w:rPr>
      </w:r>
      <w:r w:rsidRPr="00C757CB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</w:rPr>
        <w:t> </w:t>
      </w:r>
      <w:r w:rsidRPr="00C757CB">
        <w:rPr>
          <w:rFonts w:asciiTheme="minorHAnsi" w:hAnsiTheme="minorHAnsi" w:cstheme="minorHAnsi"/>
          <w:sz w:val="20"/>
          <w:szCs w:val="20"/>
        </w:rPr>
        <w:fldChar w:fldCharType="end"/>
      </w:r>
    </w:p>
    <w:p w:rsidR="00C56E71" w:rsidRPr="00C757CB" w:rsidRDefault="00C56E71" w:rsidP="00C56E71">
      <w:pPr>
        <w:pStyle w:val="Paragrafoelenco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820345" w:rsidRPr="00C757CB" w:rsidRDefault="00820345" w:rsidP="00DC66B1">
      <w:pPr>
        <w:pStyle w:val="Numerazioneperbuste"/>
        <w:numPr>
          <w:ilvl w:val="0"/>
          <w:numId w:val="37"/>
        </w:numPr>
        <w:spacing w:before="0" w:after="0" w:line="360" w:lineRule="exact"/>
        <w:ind w:left="284" w:hanging="284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che nel libro soci di questa Impresa figurano i soci sotto elencati, titolari delle azioni/quote di capitale riportate a fianco di ciascuno di essi:</w:t>
      </w:r>
    </w:p>
    <w:p w:rsidR="00820345" w:rsidRPr="00C757CB" w:rsidRDefault="00B00B98" w:rsidP="00820345">
      <w:pPr>
        <w:spacing w:line="360" w:lineRule="exact"/>
        <w:ind w:firstLine="709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820345" w:rsidRPr="00C757CB">
        <w:rPr>
          <w:rFonts w:asciiTheme="minorHAnsi" w:hAnsiTheme="minorHAnsi" w:cstheme="minorHAnsi"/>
          <w:sz w:val="20"/>
          <w:szCs w:val="20"/>
        </w:rPr>
        <w:t>%</w:t>
      </w:r>
    </w:p>
    <w:p w:rsidR="00820345" w:rsidRPr="00C757CB" w:rsidRDefault="00B00B98" w:rsidP="00820345">
      <w:pPr>
        <w:spacing w:line="360" w:lineRule="exact"/>
        <w:ind w:firstLine="709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820345" w:rsidRPr="00C757CB">
        <w:rPr>
          <w:rFonts w:asciiTheme="minorHAnsi" w:hAnsiTheme="minorHAnsi" w:cstheme="minorHAnsi"/>
          <w:sz w:val="20"/>
          <w:szCs w:val="20"/>
        </w:rPr>
        <w:t>%</w:t>
      </w:r>
    </w:p>
    <w:p w:rsidR="00820345" w:rsidRPr="00C757CB" w:rsidRDefault="00B00B98" w:rsidP="00820345">
      <w:pPr>
        <w:spacing w:line="360" w:lineRule="exact"/>
        <w:ind w:firstLine="709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820345" w:rsidRPr="00C757CB">
        <w:rPr>
          <w:rFonts w:asciiTheme="minorHAnsi" w:hAnsiTheme="minorHAnsi" w:cstheme="minorHAnsi"/>
          <w:sz w:val="20"/>
          <w:szCs w:val="20"/>
        </w:rPr>
        <w:t>%</w:t>
      </w:r>
    </w:p>
    <w:p w:rsidR="00820345" w:rsidRPr="00C757CB" w:rsidRDefault="00B00B98" w:rsidP="00820345">
      <w:pPr>
        <w:spacing w:line="360" w:lineRule="exact"/>
        <w:ind w:firstLine="709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820345" w:rsidRPr="00C757CB">
        <w:rPr>
          <w:rFonts w:asciiTheme="minorHAnsi" w:hAnsiTheme="minorHAnsi" w:cstheme="minorHAnsi"/>
          <w:sz w:val="20"/>
          <w:szCs w:val="20"/>
        </w:rPr>
        <w:t>%</w:t>
      </w:r>
    </w:p>
    <w:p w:rsidR="00820345" w:rsidRPr="00C757CB" w:rsidRDefault="00B00B98" w:rsidP="00820345">
      <w:pPr>
        <w:spacing w:line="360" w:lineRule="exact"/>
        <w:ind w:firstLine="709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820345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820345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820345" w:rsidRPr="00C757CB">
        <w:rPr>
          <w:rFonts w:asciiTheme="minorHAnsi" w:hAnsiTheme="minorHAnsi" w:cstheme="minorHAnsi"/>
          <w:sz w:val="20"/>
          <w:szCs w:val="20"/>
        </w:rPr>
        <w:t>%</w:t>
      </w:r>
    </w:p>
    <w:p w:rsidR="00820345" w:rsidRPr="00C757CB" w:rsidRDefault="00820345" w:rsidP="00820345">
      <w:pPr>
        <w:spacing w:line="360" w:lineRule="exact"/>
        <w:ind w:firstLine="709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__________________</w:t>
      </w:r>
    </w:p>
    <w:p w:rsidR="00820345" w:rsidRPr="00C757CB" w:rsidRDefault="00820345" w:rsidP="00820345">
      <w:pPr>
        <w:spacing w:line="360" w:lineRule="exact"/>
        <w:ind w:firstLine="709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totale                 100 </w:t>
      </w:r>
    </w:p>
    <w:p w:rsidR="00820345" w:rsidRPr="00C757CB" w:rsidRDefault="00820345" w:rsidP="00820345">
      <w:pPr>
        <w:spacing w:line="360" w:lineRule="exact"/>
        <w:ind w:firstLine="709"/>
        <w:rPr>
          <w:rFonts w:asciiTheme="minorHAnsi" w:hAnsiTheme="minorHAnsi" w:cstheme="minorHAnsi"/>
          <w:sz w:val="20"/>
          <w:szCs w:val="20"/>
        </w:rPr>
      </w:pPr>
    </w:p>
    <w:p w:rsidR="002B741B" w:rsidRPr="00C757CB" w:rsidRDefault="002B741B" w:rsidP="00DC66B1">
      <w:pPr>
        <w:pStyle w:val="Paragrafoelenco"/>
        <w:numPr>
          <w:ilvl w:val="0"/>
          <w:numId w:val="37"/>
        </w:numPr>
        <w:spacing w:before="120"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che i dati identificativi dei soggetti di cui all’art. 80 comma 3 del Codice sono i seguenti: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1740"/>
        <w:gridCol w:w="1740"/>
        <w:gridCol w:w="1740"/>
        <w:gridCol w:w="1740"/>
        <w:gridCol w:w="1760"/>
      </w:tblGrid>
      <w:tr w:rsidR="002B741B" w:rsidRPr="00C757CB" w:rsidTr="00D94769">
        <w:tc>
          <w:tcPr>
            <w:tcW w:w="1740" w:type="dxa"/>
            <w:shd w:val="clear" w:color="auto" w:fill="C6D9F1" w:themeFill="text2" w:themeFillTint="33"/>
            <w:vAlign w:val="center"/>
          </w:tcPr>
          <w:p w:rsidR="002B741B" w:rsidRPr="00C757CB" w:rsidRDefault="002B741B" w:rsidP="00E40F6B">
            <w:pPr>
              <w:pStyle w:val="Paragrafoelenco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</w:rPr>
              <w:t>Nome e Cognome</w:t>
            </w:r>
          </w:p>
        </w:tc>
        <w:tc>
          <w:tcPr>
            <w:tcW w:w="1740" w:type="dxa"/>
            <w:shd w:val="clear" w:color="auto" w:fill="C6D9F1" w:themeFill="text2" w:themeFillTint="33"/>
            <w:vAlign w:val="center"/>
          </w:tcPr>
          <w:p w:rsidR="002B741B" w:rsidRPr="00C757CB" w:rsidRDefault="002B741B" w:rsidP="00E40F6B">
            <w:pPr>
              <w:pStyle w:val="Paragrafoelenco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</w:rPr>
              <w:t>Data e Luogo di nascita</w:t>
            </w:r>
          </w:p>
        </w:tc>
        <w:tc>
          <w:tcPr>
            <w:tcW w:w="1740" w:type="dxa"/>
            <w:shd w:val="clear" w:color="auto" w:fill="C6D9F1" w:themeFill="text2" w:themeFillTint="33"/>
            <w:vAlign w:val="center"/>
          </w:tcPr>
          <w:p w:rsidR="002B741B" w:rsidRPr="00C757CB" w:rsidRDefault="002B741B" w:rsidP="00E40F6B">
            <w:pPr>
              <w:pStyle w:val="Paragrafoelenco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</w:rPr>
              <w:t>Incarico</w:t>
            </w:r>
          </w:p>
        </w:tc>
        <w:tc>
          <w:tcPr>
            <w:tcW w:w="1740" w:type="dxa"/>
            <w:shd w:val="clear" w:color="auto" w:fill="C6D9F1" w:themeFill="text2" w:themeFillTint="33"/>
            <w:vAlign w:val="center"/>
          </w:tcPr>
          <w:p w:rsidR="002B741B" w:rsidRPr="00C757CB" w:rsidRDefault="002B741B" w:rsidP="00E40F6B">
            <w:pPr>
              <w:pStyle w:val="Paragrafoelenco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</w:rPr>
              <w:t>Indicare se trattasi di soggetto in carica o cessato</w:t>
            </w:r>
          </w:p>
        </w:tc>
        <w:tc>
          <w:tcPr>
            <w:tcW w:w="1760" w:type="dxa"/>
            <w:shd w:val="clear" w:color="auto" w:fill="C6D9F1" w:themeFill="text2" w:themeFillTint="33"/>
            <w:vAlign w:val="center"/>
          </w:tcPr>
          <w:p w:rsidR="002B741B" w:rsidRPr="00C757CB" w:rsidRDefault="00D94769" w:rsidP="00E40F6B">
            <w:pPr>
              <w:pStyle w:val="Paragrafoelenco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</w:rPr>
              <w:t>Indicare even</w:t>
            </w:r>
            <w:r w:rsidR="002B741B" w:rsidRPr="00C757CB">
              <w:rPr>
                <w:rFonts w:asciiTheme="minorHAnsi" w:hAnsiTheme="minorHAnsi" w:cstheme="minorHAnsi"/>
                <w:b/>
                <w:sz w:val="20"/>
                <w:szCs w:val="20"/>
              </w:rPr>
              <w:t>t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</w:rPr>
              <w:t>u</w:t>
            </w:r>
            <w:r w:rsidR="002B741B" w:rsidRPr="00C757CB">
              <w:rPr>
                <w:rFonts w:asciiTheme="minorHAnsi" w:hAnsiTheme="minorHAnsi" w:cstheme="minorHAnsi"/>
                <w:b/>
                <w:sz w:val="20"/>
                <w:szCs w:val="20"/>
              </w:rPr>
              <w:t>almente data di cessazione dell’incarico</w:t>
            </w:r>
          </w:p>
        </w:tc>
      </w:tr>
      <w:tr w:rsidR="002B741B" w:rsidRPr="00C757CB" w:rsidTr="002B741B"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</w:pP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 xml:space="preserve">       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 xml:space="preserve">  </w:t>
            </w:r>
          </w:p>
        </w:tc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6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2B741B" w:rsidRPr="00C757CB" w:rsidTr="002B741B"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</w:pP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6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2B741B" w:rsidRPr="00C757CB" w:rsidTr="002B741B"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</w:pP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4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760" w:type="dxa"/>
          </w:tcPr>
          <w:p w:rsidR="002B741B" w:rsidRPr="00C757CB" w:rsidRDefault="002B741B" w:rsidP="00C56E71">
            <w:pPr>
              <w:pStyle w:val="Paragrafoelenco"/>
              <w:spacing w:before="120" w:after="12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separate"/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noProof/>
                <w:sz w:val="20"/>
                <w:szCs w:val="20"/>
                <w:highlight w:val="lightGray"/>
              </w:rPr>
              <w:t> </w:t>
            </w:r>
            <w:r w:rsidRPr="00C757CB"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:rsidR="00C56E71" w:rsidRPr="00C757CB" w:rsidRDefault="002B741B" w:rsidP="00C56E71">
      <w:pPr>
        <w:pStyle w:val="Paragrafoelenco"/>
        <w:spacing w:before="120" w:after="120" w:line="360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C757CB">
        <w:rPr>
          <w:rFonts w:asciiTheme="minorHAnsi" w:hAnsiTheme="minorHAnsi" w:cstheme="minorHAnsi"/>
          <w:i/>
          <w:sz w:val="20"/>
          <w:szCs w:val="20"/>
        </w:rPr>
        <w:t>Ovvero</w:t>
      </w:r>
    </w:p>
    <w:p w:rsidR="002B741B" w:rsidRPr="00C757CB" w:rsidRDefault="003C7F1F" w:rsidP="00C56E71">
      <w:pPr>
        <w:pStyle w:val="Paragrafoelenco"/>
        <w:spacing w:before="120" w:after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che</w:t>
      </w:r>
      <w:r w:rsidR="002B741B" w:rsidRPr="00C757CB">
        <w:rPr>
          <w:rFonts w:asciiTheme="minorHAnsi" w:hAnsiTheme="minorHAnsi" w:cstheme="minorHAnsi"/>
          <w:sz w:val="20"/>
          <w:szCs w:val="20"/>
        </w:rPr>
        <w:t>la banca dati ufficiale</w:t>
      </w:r>
      <w:r w:rsidR="00E40F6B" w:rsidRPr="00C757CB">
        <w:rPr>
          <w:rFonts w:asciiTheme="minorHAnsi" w:hAnsiTheme="minorHAnsi" w:cstheme="minorHAnsi"/>
          <w:sz w:val="20"/>
          <w:szCs w:val="20"/>
        </w:rPr>
        <w:t xml:space="preserve"> o il pubblico registro da cui </w:t>
      </w:r>
      <w:r w:rsidR="002B741B" w:rsidRPr="00C757CB">
        <w:rPr>
          <w:rFonts w:asciiTheme="minorHAnsi" w:hAnsiTheme="minorHAnsi" w:cstheme="minorHAnsi"/>
          <w:sz w:val="20"/>
          <w:szCs w:val="20"/>
        </w:rPr>
        <w:t>i soggetti di cui all’art. 80, comma 3, del Codice, possono essere ricavati in modo aggiornato alla data di presentazione dell’offerta</w:t>
      </w:r>
      <w:r w:rsidRPr="00C757CB">
        <w:rPr>
          <w:rFonts w:asciiTheme="minorHAnsi" w:hAnsiTheme="minorHAnsi" w:cstheme="minorHAnsi"/>
          <w:sz w:val="20"/>
          <w:szCs w:val="20"/>
        </w:rPr>
        <w:t xml:space="preserve"> è la seguente</w:t>
      </w:r>
      <w:r w:rsidR="00D94769" w:rsidRPr="00C757CB">
        <w:rPr>
          <w:rFonts w:asciiTheme="minorHAnsi" w:hAnsiTheme="minorHAnsi" w:cstheme="minorHAnsi"/>
          <w:sz w:val="20"/>
          <w:szCs w:val="20"/>
        </w:rPr>
        <w:t>:</w:t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 </w:t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D94769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D94769" w:rsidRPr="00C757C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D94769" w:rsidRPr="00C757CB" w:rsidRDefault="00D94769" w:rsidP="00D94769">
      <w:pPr>
        <w:pStyle w:val="Paragrafoelenco"/>
        <w:numPr>
          <w:ilvl w:val="0"/>
          <w:numId w:val="37"/>
        </w:numPr>
        <w:spacing w:before="120"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che l’offerta economica presentata è remunerativa giacché per la sua formulazione ha preso atto e tenuto conto:</w:t>
      </w:r>
    </w:p>
    <w:p w:rsidR="00D94769" w:rsidRPr="00C757CB" w:rsidRDefault="00D94769" w:rsidP="00D94769">
      <w:pPr>
        <w:pStyle w:val="Paragrafoelenco"/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lastRenderedPageBreak/>
        <w:t>-delle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:rsidR="00C757CB" w:rsidRPr="00C757CB" w:rsidRDefault="00D94769" w:rsidP="00C757CB">
      <w:pPr>
        <w:pStyle w:val="Paragrafoelenco"/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- di tutte le circostanze generali, particolari e locali, nessuna esclusa ed eccettuata, che possono avere influito o influire sia sulla prestazione dei servizi/fornitura, sia sulla determinazione della propria offerta;</w:t>
      </w:r>
    </w:p>
    <w:p w:rsidR="00E52B8E" w:rsidRPr="00C757CB" w:rsidRDefault="00E52B8E" w:rsidP="00E52B8E">
      <w:pPr>
        <w:pStyle w:val="Paragrafoelenco"/>
        <w:numPr>
          <w:ilvl w:val="0"/>
          <w:numId w:val="37"/>
        </w:numPr>
        <w:spacing w:before="120"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che l’offerta rimarrà valida per un tempo non inferiore a </w:t>
      </w:r>
      <w:r w:rsidR="00C757CB" w:rsidRPr="00C757CB">
        <w:rPr>
          <w:rFonts w:asciiTheme="minorHAnsi" w:hAnsiTheme="minorHAnsi" w:cstheme="minorHAnsi"/>
          <w:sz w:val="20"/>
          <w:szCs w:val="20"/>
        </w:rPr>
        <w:t>240</w:t>
      </w:r>
      <w:r w:rsidRPr="00C757CB">
        <w:rPr>
          <w:rFonts w:asciiTheme="minorHAnsi" w:hAnsiTheme="minorHAnsi" w:cstheme="minorHAnsi"/>
          <w:sz w:val="20"/>
          <w:szCs w:val="20"/>
        </w:rPr>
        <w:t xml:space="preserve"> giorni dal termine fissato per la presentazione dell’offerta;</w:t>
      </w:r>
    </w:p>
    <w:p w:rsidR="00D52BAF" w:rsidRPr="00C757CB" w:rsidRDefault="00786F3A" w:rsidP="00C56E71">
      <w:pPr>
        <w:pStyle w:val="Paragrafoelenco"/>
        <w:numPr>
          <w:ilvl w:val="0"/>
          <w:numId w:val="37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che questa Impresa è in possesso dei requisiti di idoneità tecnico professionale necessari per la corretta esecuzione del servizio, di cui all’art. 26, comma 1, lettera a), punto 2</w:t>
      </w:r>
      <w:r w:rsidR="00D52BAF" w:rsidRPr="00C757CB">
        <w:rPr>
          <w:rFonts w:asciiTheme="minorHAnsi" w:hAnsiTheme="minorHAnsi" w:cstheme="minorHAnsi"/>
          <w:sz w:val="20"/>
          <w:szCs w:val="20"/>
        </w:rPr>
        <w:t xml:space="preserve">, del </w:t>
      </w:r>
      <w:proofErr w:type="spellStart"/>
      <w:r w:rsidR="00D52BAF" w:rsidRPr="00C757CB">
        <w:rPr>
          <w:rFonts w:asciiTheme="minorHAnsi" w:hAnsiTheme="minorHAnsi" w:cstheme="minorHAnsi"/>
          <w:sz w:val="20"/>
          <w:szCs w:val="20"/>
        </w:rPr>
        <w:t>D.Lgs.</w:t>
      </w:r>
      <w:proofErr w:type="spellEnd"/>
      <w:r w:rsidR="00D52BAF" w:rsidRPr="00C757CB">
        <w:rPr>
          <w:rFonts w:asciiTheme="minorHAnsi" w:hAnsiTheme="minorHAnsi" w:cstheme="minorHAnsi"/>
          <w:sz w:val="20"/>
          <w:szCs w:val="20"/>
        </w:rPr>
        <w:t xml:space="preserve"> n. 81/2008 e s.m.;</w:t>
      </w:r>
    </w:p>
    <w:p w:rsidR="006D07A1" w:rsidRPr="006D07A1" w:rsidRDefault="006D07A1" w:rsidP="006D07A1">
      <w:pPr>
        <w:numPr>
          <w:ilvl w:val="0"/>
          <w:numId w:val="37"/>
        </w:numPr>
        <w:spacing w:before="120" w:after="12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D07A1">
        <w:rPr>
          <w:rFonts w:ascii="Arial" w:hAnsi="Arial" w:cs="Arial"/>
          <w:sz w:val="20"/>
          <w:szCs w:val="20"/>
        </w:rPr>
        <w:t xml:space="preserve">che questa Impresa ha versato una cauzione provvisoria pari a € </w:t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07A1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6D07A1">
        <w:rPr>
          <w:rFonts w:ascii="Arial" w:hAnsi="Arial" w:cs="Arial"/>
          <w:b/>
          <w:sz w:val="20"/>
          <w:szCs w:val="20"/>
          <w:highlight w:val="lightGray"/>
        </w:rPr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07A1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6D07A1">
        <w:rPr>
          <w:rFonts w:ascii="Arial" w:hAnsi="Arial" w:cs="Arial"/>
          <w:b/>
          <w:sz w:val="20"/>
          <w:szCs w:val="20"/>
          <w:highlight w:val="lightGray"/>
        </w:rPr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Pr="006D07A1">
        <w:rPr>
          <w:rFonts w:ascii="Arial" w:hAnsi="Arial" w:cs="Arial"/>
          <w:sz w:val="20"/>
          <w:szCs w:val="20"/>
        </w:rPr>
        <w:t xml:space="preserve"> corredata dall’impegno di un fideiussore a rilasciare la garanzia fideiussoria per l’esecuzione del relativo contratto, ed è comprovata dal/i documento/i allegato/i alla presente dichiarazione, e che tale importo è:</w:t>
      </w:r>
    </w:p>
    <w:p w:rsidR="006D07A1" w:rsidRPr="006D07A1" w:rsidRDefault="006D07A1" w:rsidP="006D07A1">
      <w:pPr>
        <w:numPr>
          <w:ilvl w:val="0"/>
          <w:numId w:val="1"/>
        </w:numPr>
        <w:tabs>
          <w:tab w:val="clear" w:pos="360"/>
          <w:tab w:val="num" w:pos="720"/>
          <w:tab w:val="num" w:pos="851"/>
        </w:tabs>
        <w:spacing w:line="360" w:lineRule="exact"/>
        <w:ind w:left="644"/>
        <w:jc w:val="both"/>
        <w:rPr>
          <w:rFonts w:ascii="Arial" w:hAnsi="Arial" w:cs="Arial"/>
          <w:sz w:val="20"/>
          <w:szCs w:val="20"/>
        </w:rPr>
      </w:pPr>
      <w:r w:rsidRPr="006D07A1">
        <w:rPr>
          <w:rFonts w:ascii="Arial" w:hAnsi="Arial" w:cs="Arial"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6D07A1">
        <w:rPr>
          <w:rFonts w:ascii="Arial" w:hAnsi="Arial" w:cs="Arial"/>
          <w:sz w:val="20"/>
          <w:szCs w:val="20"/>
        </w:rPr>
        <w:instrText xml:space="preserve"> FORMCHECKBOX </w:instrText>
      </w:r>
      <w:r w:rsidR="00CD3170">
        <w:rPr>
          <w:rFonts w:ascii="Arial" w:hAnsi="Arial" w:cs="Arial"/>
          <w:sz w:val="20"/>
          <w:szCs w:val="20"/>
        </w:rPr>
      </w:r>
      <w:r w:rsidR="00CD3170">
        <w:rPr>
          <w:rFonts w:ascii="Arial" w:hAnsi="Arial" w:cs="Arial"/>
          <w:sz w:val="20"/>
          <w:szCs w:val="20"/>
        </w:rPr>
        <w:fldChar w:fldCharType="separate"/>
      </w:r>
      <w:r w:rsidRPr="006D07A1">
        <w:rPr>
          <w:rFonts w:ascii="Arial" w:hAnsi="Arial" w:cs="Arial"/>
          <w:sz w:val="20"/>
          <w:szCs w:val="20"/>
        </w:rPr>
        <w:fldChar w:fldCharType="end"/>
      </w:r>
      <w:r w:rsidRPr="006D07A1">
        <w:rPr>
          <w:rFonts w:ascii="Arial" w:hAnsi="Arial" w:cs="Arial"/>
          <w:sz w:val="20"/>
          <w:szCs w:val="20"/>
        </w:rPr>
        <w:t xml:space="preserve"> pari al 1% dell’importo complessivo della gara,</w:t>
      </w:r>
    </w:p>
    <w:p w:rsidR="006D07A1" w:rsidRPr="006D07A1" w:rsidRDefault="006D07A1" w:rsidP="006D07A1">
      <w:pPr>
        <w:numPr>
          <w:ilvl w:val="0"/>
          <w:numId w:val="1"/>
        </w:numPr>
        <w:tabs>
          <w:tab w:val="clear" w:pos="360"/>
          <w:tab w:val="num" w:pos="720"/>
          <w:tab w:val="num" w:pos="851"/>
        </w:tabs>
        <w:spacing w:line="360" w:lineRule="exact"/>
        <w:ind w:left="1004" w:firstLine="360"/>
        <w:jc w:val="both"/>
        <w:rPr>
          <w:rFonts w:ascii="Arial" w:hAnsi="Arial" w:cs="Arial"/>
          <w:i/>
          <w:sz w:val="20"/>
          <w:szCs w:val="20"/>
        </w:rPr>
      </w:pPr>
      <w:r w:rsidRPr="006D07A1">
        <w:rPr>
          <w:rFonts w:ascii="Arial" w:hAnsi="Arial" w:cs="Arial"/>
          <w:i/>
          <w:sz w:val="20"/>
          <w:szCs w:val="20"/>
        </w:rPr>
        <w:t xml:space="preserve">ovvero </w:t>
      </w:r>
    </w:p>
    <w:p w:rsidR="006D07A1" w:rsidRPr="006D07A1" w:rsidRDefault="006D07A1" w:rsidP="006D07A1">
      <w:pPr>
        <w:numPr>
          <w:ilvl w:val="0"/>
          <w:numId w:val="1"/>
        </w:numPr>
        <w:tabs>
          <w:tab w:val="clear" w:pos="360"/>
          <w:tab w:val="num" w:pos="720"/>
          <w:tab w:val="num" w:pos="851"/>
        </w:tabs>
        <w:spacing w:line="360" w:lineRule="exact"/>
        <w:ind w:left="644"/>
        <w:jc w:val="both"/>
        <w:rPr>
          <w:rFonts w:ascii="Arial" w:hAnsi="Arial" w:cs="Arial"/>
          <w:sz w:val="20"/>
          <w:szCs w:val="20"/>
        </w:rPr>
      </w:pPr>
      <w:r w:rsidRPr="006D07A1">
        <w:rPr>
          <w:rFonts w:ascii="Arial" w:hAnsi="Arial" w:cs="Arial"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6D07A1">
        <w:rPr>
          <w:rFonts w:ascii="Arial" w:hAnsi="Arial" w:cs="Arial"/>
          <w:sz w:val="20"/>
          <w:szCs w:val="20"/>
        </w:rPr>
        <w:instrText xml:space="preserve"> FORMCHECKBOX </w:instrText>
      </w:r>
      <w:r w:rsidR="00CD3170">
        <w:rPr>
          <w:rFonts w:ascii="Arial" w:hAnsi="Arial" w:cs="Arial"/>
          <w:sz w:val="20"/>
          <w:szCs w:val="20"/>
        </w:rPr>
      </w:r>
      <w:r w:rsidR="00CD3170">
        <w:rPr>
          <w:rFonts w:ascii="Arial" w:hAnsi="Arial" w:cs="Arial"/>
          <w:sz w:val="20"/>
          <w:szCs w:val="20"/>
        </w:rPr>
        <w:fldChar w:fldCharType="separate"/>
      </w:r>
      <w:r w:rsidRPr="006D07A1">
        <w:rPr>
          <w:rFonts w:ascii="Arial" w:hAnsi="Arial" w:cs="Arial"/>
          <w:sz w:val="20"/>
          <w:szCs w:val="20"/>
        </w:rPr>
        <w:fldChar w:fldCharType="end"/>
      </w:r>
      <w:r w:rsidRPr="006D07A1">
        <w:rPr>
          <w:rFonts w:ascii="Arial" w:hAnsi="Arial" w:cs="Arial"/>
          <w:sz w:val="20"/>
          <w:szCs w:val="20"/>
        </w:rPr>
        <w:t xml:space="preserve"> pari allo </w:t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07A1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6D07A1">
        <w:rPr>
          <w:rFonts w:ascii="Arial" w:hAnsi="Arial" w:cs="Arial"/>
          <w:b/>
          <w:sz w:val="20"/>
          <w:szCs w:val="20"/>
          <w:highlight w:val="lightGray"/>
        </w:rPr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Pr="006D07A1">
        <w:rPr>
          <w:rFonts w:ascii="Arial" w:hAnsi="Arial" w:cs="Arial"/>
          <w:sz w:val="20"/>
          <w:szCs w:val="20"/>
        </w:rPr>
        <w:t xml:space="preserve"> dell’importo complessivo della gara. </w:t>
      </w:r>
    </w:p>
    <w:p w:rsidR="006D07A1" w:rsidRPr="006D07A1" w:rsidRDefault="006D07A1" w:rsidP="006D07A1">
      <w:pPr>
        <w:tabs>
          <w:tab w:val="num" w:pos="720"/>
        </w:tabs>
        <w:spacing w:line="36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6D07A1">
        <w:rPr>
          <w:rFonts w:ascii="Arial" w:hAnsi="Arial" w:cs="Arial"/>
          <w:sz w:val="20"/>
          <w:szCs w:val="20"/>
        </w:rPr>
        <w:t xml:space="preserve">In questo secondo caso, per avere diritto alla riduzione dell’importo cauzionale, specificare quale/i documento/i si allega/no, in conformità alle disposizioni di cui all’art. 93 del </w:t>
      </w:r>
      <w:proofErr w:type="spellStart"/>
      <w:r w:rsidRPr="006D07A1">
        <w:rPr>
          <w:rFonts w:ascii="Arial" w:hAnsi="Arial" w:cs="Arial"/>
          <w:sz w:val="20"/>
          <w:szCs w:val="20"/>
        </w:rPr>
        <w:t>D.Lgs.</w:t>
      </w:r>
      <w:proofErr w:type="spellEnd"/>
      <w:r w:rsidRPr="006D07A1">
        <w:rPr>
          <w:rFonts w:ascii="Arial" w:hAnsi="Arial" w:cs="Arial"/>
          <w:sz w:val="20"/>
          <w:szCs w:val="20"/>
        </w:rPr>
        <w:t xml:space="preserve"> n. 50/2016, secondo quanto specificato nella lettera d’invito  </w:t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07A1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6D07A1">
        <w:rPr>
          <w:rFonts w:ascii="Arial" w:hAnsi="Arial" w:cs="Arial"/>
          <w:b/>
          <w:sz w:val="20"/>
          <w:szCs w:val="20"/>
          <w:highlight w:val="lightGray"/>
        </w:rPr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07A1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Pr="006D07A1">
        <w:rPr>
          <w:rFonts w:ascii="Arial" w:hAnsi="Arial" w:cs="Arial"/>
          <w:sz w:val="20"/>
          <w:szCs w:val="20"/>
        </w:rPr>
        <w:t>;</w:t>
      </w:r>
    </w:p>
    <w:p w:rsidR="002A1C34" w:rsidRPr="00CD3170" w:rsidRDefault="002A1C34" w:rsidP="002A1C34">
      <w:pPr>
        <w:pStyle w:val="Paragrafoelenco"/>
        <w:numPr>
          <w:ilvl w:val="0"/>
          <w:numId w:val="37"/>
        </w:numPr>
        <w:suppressAutoHyphens/>
        <w:spacing w:line="360" w:lineRule="exact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D3170">
        <w:rPr>
          <w:rFonts w:ascii="Arial" w:hAnsi="Arial" w:cs="Arial"/>
          <w:sz w:val="20"/>
          <w:szCs w:val="20"/>
        </w:rPr>
        <w:t xml:space="preserve">dichiara di non incorrere nelle cause di esclusione di cui all’art. 80 comma 1 </w:t>
      </w:r>
      <w:proofErr w:type="spellStart"/>
      <w:r w:rsidRPr="00CD3170">
        <w:rPr>
          <w:rFonts w:ascii="Arial" w:hAnsi="Arial" w:cs="Arial"/>
          <w:sz w:val="20"/>
          <w:szCs w:val="20"/>
        </w:rPr>
        <w:t>lett</w:t>
      </w:r>
      <w:proofErr w:type="spellEnd"/>
      <w:r w:rsidRPr="00CD3170">
        <w:rPr>
          <w:rFonts w:ascii="Arial" w:hAnsi="Arial" w:cs="Arial"/>
          <w:sz w:val="20"/>
          <w:szCs w:val="20"/>
        </w:rPr>
        <w:t xml:space="preserve">. b-bis, comma 4 (ivi incluse le violazioni non definitivamente accertate, ex art. 1, </w:t>
      </w:r>
      <w:proofErr w:type="spellStart"/>
      <w:r w:rsidRPr="00CD3170">
        <w:rPr>
          <w:rFonts w:ascii="Arial" w:hAnsi="Arial" w:cs="Arial"/>
          <w:sz w:val="20"/>
          <w:szCs w:val="20"/>
        </w:rPr>
        <w:t>lett</w:t>
      </w:r>
      <w:proofErr w:type="spellEnd"/>
      <w:r w:rsidRPr="00CD3170">
        <w:rPr>
          <w:rFonts w:ascii="Arial" w:hAnsi="Arial" w:cs="Arial"/>
          <w:sz w:val="20"/>
          <w:szCs w:val="20"/>
        </w:rPr>
        <w:t xml:space="preserve">. n) del D.L. n. 32/2019 e del D.L. 76/2020 convertito con L. 120/2020), comma 5 </w:t>
      </w:r>
      <w:proofErr w:type="spellStart"/>
      <w:r w:rsidRPr="00CD3170">
        <w:rPr>
          <w:rFonts w:ascii="Arial" w:hAnsi="Arial" w:cs="Arial"/>
          <w:sz w:val="20"/>
          <w:szCs w:val="20"/>
        </w:rPr>
        <w:t>lett</w:t>
      </w:r>
      <w:proofErr w:type="spellEnd"/>
      <w:r w:rsidRPr="00CD3170">
        <w:rPr>
          <w:rFonts w:ascii="Arial" w:hAnsi="Arial" w:cs="Arial"/>
          <w:sz w:val="20"/>
          <w:szCs w:val="20"/>
        </w:rPr>
        <w:t>. c-bis), c-ter), c-quater), f-bis) e f-ter) del Codice;</w:t>
      </w:r>
    </w:p>
    <w:p w:rsidR="00786F3A" w:rsidRPr="00CD3170" w:rsidRDefault="00786F3A" w:rsidP="00C56E71">
      <w:pPr>
        <w:pStyle w:val="Paragrafoelenco"/>
        <w:numPr>
          <w:ilvl w:val="0"/>
          <w:numId w:val="37"/>
        </w:numPr>
        <w:spacing w:line="3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D3170">
        <w:rPr>
          <w:rFonts w:ascii="Arial" w:hAnsi="Arial" w:cs="Arial"/>
          <w:sz w:val="20"/>
          <w:szCs w:val="20"/>
        </w:rPr>
        <w:t>che con riferimento alla presente procedura non ha in corso e non intende attuare intese e/o pratiche restrittive della concorrenza e del mercato vietate ai sensi della normativa applicabile, ivi inclusi gli artt. 101 e seguenti del TFUE (ex art. 81 e seguenti del Trattato CE) e gli artt. 2 e seguenti della Legge 287/1990;</w:t>
      </w:r>
    </w:p>
    <w:p w:rsidR="00B34A39" w:rsidRPr="00CD3170" w:rsidRDefault="00B34A39" w:rsidP="00B34A39">
      <w:pPr>
        <w:pStyle w:val="Paragrafoelenco"/>
        <w:numPr>
          <w:ilvl w:val="0"/>
          <w:numId w:val="37"/>
        </w:numPr>
        <w:spacing w:line="360" w:lineRule="exact"/>
        <w:ind w:left="426" w:hanging="568"/>
        <w:jc w:val="both"/>
        <w:rPr>
          <w:rFonts w:ascii="Arial" w:hAnsi="Arial" w:cs="Arial"/>
          <w:sz w:val="20"/>
          <w:szCs w:val="20"/>
        </w:rPr>
      </w:pPr>
      <w:r w:rsidRPr="00CD3170">
        <w:rPr>
          <w:rFonts w:ascii="Arial" w:hAnsi="Arial" w:cs="Arial"/>
          <w:sz w:val="20"/>
          <w:szCs w:val="20"/>
        </w:rPr>
        <w:t>di aver preso piena conoscenza e di accettare quanto previsto nel</w:t>
      </w:r>
      <w:r w:rsidR="00C757CB" w:rsidRPr="00CD3170">
        <w:rPr>
          <w:rFonts w:ascii="Arial" w:hAnsi="Arial" w:cs="Arial"/>
          <w:sz w:val="20"/>
          <w:szCs w:val="20"/>
        </w:rPr>
        <w:t>la Lettera di Invito, nel Capitolato di Oneri</w:t>
      </w:r>
      <w:r w:rsidRPr="00CD3170">
        <w:rPr>
          <w:rFonts w:ascii="Arial" w:hAnsi="Arial" w:cs="Arial"/>
          <w:sz w:val="20"/>
          <w:szCs w:val="20"/>
        </w:rPr>
        <w:t>, in tutti i suoi allegati e nei chiarimenti di gara;</w:t>
      </w:r>
    </w:p>
    <w:p w:rsidR="00B34A39" w:rsidRPr="00C757CB" w:rsidRDefault="00B34A39" w:rsidP="00B34A39">
      <w:pPr>
        <w:pStyle w:val="Paragrafoelenco"/>
        <w:numPr>
          <w:ilvl w:val="0"/>
          <w:numId w:val="37"/>
        </w:numPr>
        <w:spacing w:line="360" w:lineRule="exact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di accettare, ai sensi dell’art. 100, comma 2 del Codice, i requisiti particolari per l’esecuzione </w:t>
      </w:r>
      <w:r w:rsidR="00C757CB">
        <w:rPr>
          <w:rFonts w:asciiTheme="minorHAnsi" w:hAnsiTheme="minorHAnsi" w:cstheme="minorHAnsi"/>
          <w:sz w:val="20"/>
          <w:szCs w:val="20"/>
        </w:rPr>
        <w:t>della Convenzion</w:t>
      </w:r>
      <w:r w:rsidR="00764C5F">
        <w:rPr>
          <w:rFonts w:asciiTheme="minorHAnsi" w:hAnsiTheme="minorHAnsi" w:cstheme="minorHAnsi"/>
          <w:sz w:val="20"/>
          <w:szCs w:val="20"/>
        </w:rPr>
        <w:t>e</w:t>
      </w:r>
      <w:r w:rsidRPr="00C757CB">
        <w:rPr>
          <w:rFonts w:asciiTheme="minorHAnsi" w:hAnsiTheme="minorHAnsi" w:cstheme="minorHAnsi"/>
          <w:sz w:val="20"/>
          <w:szCs w:val="20"/>
        </w:rPr>
        <w:t xml:space="preserve"> nell’ipotesi in cui risulti aggiudicatario</w:t>
      </w:r>
      <w:r w:rsidR="00873AC1" w:rsidRPr="00C757CB">
        <w:rPr>
          <w:rFonts w:asciiTheme="minorHAnsi" w:hAnsiTheme="minorHAnsi" w:cstheme="minorHAnsi"/>
          <w:sz w:val="20"/>
          <w:szCs w:val="20"/>
        </w:rPr>
        <w:t>;</w:t>
      </w:r>
    </w:p>
    <w:p w:rsidR="00786F3A" w:rsidRDefault="00786F3A" w:rsidP="00B34A39">
      <w:pPr>
        <w:pStyle w:val="Paragrafoelenco"/>
        <w:numPr>
          <w:ilvl w:val="0"/>
          <w:numId w:val="37"/>
        </w:numPr>
        <w:spacing w:line="360" w:lineRule="exact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lastRenderedPageBreak/>
        <w:t xml:space="preserve">di aver preso visione delle condizioni di esecuzione dell’appalto, di accettarle e di impegnarsi ad osservarle in ogni parte e che si impegna ad eseguire il servizio nei modi e nei termini stabiliti nel </w:t>
      </w:r>
      <w:r w:rsidR="00C757CB">
        <w:rPr>
          <w:rFonts w:asciiTheme="minorHAnsi" w:hAnsiTheme="minorHAnsi" w:cstheme="minorHAnsi"/>
          <w:sz w:val="20"/>
          <w:szCs w:val="20"/>
        </w:rPr>
        <w:t>Capitolato d’Oneri</w:t>
      </w:r>
      <w:r w:rsidRPr="00C757CB">
        <w:rPr>
          <w:rFonts w:asciiTheme="minorHAnsi" w:hAnsiTheme="minorHAnsi" w:cstheme="minorHAnsi"/>
          <w:sz w:val="20"/>
          <w:szCs w:val="20"/>
        </w:rPr>
        <w:t xml:space="preserve"> e comunque nella documentazione ad esso allegata;</w:t>
      </w:r>
    </w:p>
    <w:p w:rsidR="00C757CB" w:rsidRDefault="00C757CB" w:rsidP="00B34A39">
      <w:pPr>
        <w:pStyle w:val="Paragrafoelenco"/>
        <w:numPr>
          <w:ilvl w:val="0"/>
          <w:numId w:val="37"/>
        </w:numPr>
        <w:spacing w:line="360" w:lineRule="exact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di essere in possesso di un’adeguata polizza assicurativa a beneficio dei terzi, per l’intera durata della Convenzione e di ogni Ordinativo di Fornitura, a copertura del rischio da responsabilità civile del medesimo Fornitore in ordine allo svolgimento di tutte le attività di cui alla Convenzione/Accordo quadro </w:t>
      </w:r>
      <w:r w:rsidR="00D168C6">
        <w:rPr>
          <w:rFonts w:asciiTheme="minorHAnsi" w:hAnsiTheme="minorHAnsi" w:cstheme="minorHAnsi"/>
          <w:sz w:val="20"/>
          <w:szCs w:val="20"/>
        </w:rPr>
        <w:t>ed agli Ordinativi di Fornitura;</w:t>
      </w:r>
    </w:p>
    <w:p w:rsidR="00786F3A" w:rsidRPr="00C757CB" w:rsidRDefault="00786F3A" w:rsidP="00C56E71">
      <w:pPr>
        <w:pStyle w:val="Paragrafoelenco"/>
        <w:numPr>
          <w:ilvl w:val="0"/>
          <w:numId w:val="37"/>
        </w:numPr>
        <w:spacing w:line="360" w:lineRule="exact"/>
        <w:ind w:left="426" w:hanging="568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di essere informata, </w:t>
      </w:r>
      <w:r w:rsidR="00873AC1" w:rsidRPr="00C757CB">
        <w:rPr>
          <w:rFonts w:asciiTheme="minorHAnsi" w:hAnsiTheme="minorHAnsi" w:cstheme="minorHAnsi"/>
          <w:sz w:val="20"/>
          <w:szCs w:val="20"/>
        </w:rPr>
        <w:t>ai sensi e per gli effetti Regolamento del Parlamento Europeo e del Consiglio n. 679 del 27 aprile 2016 ed in conformità con la vigente legislazione nazionale</w:t>
      </w:r>
      <w:r w:rsidRPr="00C757CB">
        <w:rPr>
          <w:rFonts w:asciiTheme="minorHAnsi" w:hAnsiTheme="minorHAnsi" w:cstheme="minorHAnsi"/>
          <w:sz w:val="20"/>
          <w:szCs w:val="20"/>
        </w:rPr>
        <w:t>, che i dati personali raccolti saranno trattati, anche con strumenti informatici, esclusivamente nell’ambito del procedimento per il quale la pr</w:t>
      </w:r>
      <w:r w:rsidR="00427EBB" w:rsidRPr="00C757CB">
        <w:rPr>
          <w:rFonts w:asciiTheme="minorHAnsi" w:hAnsiTheme="minorHAnsi" w:cstheme="minorHAnsi"/>
          <w:sz w:val="20"/>
          <w:szCs w:val="20"/>
        </w:rPr>
        <w:t>esente dichiarazione viene resa</w:t>
      </w:r>
      <w:r w:rsidR="0095111A" w:rsidRPr="00C757CB">
        <w:rPr>
          <w:rFonts w:asciiTheme="minorHAnsi" w:hAnsiTheme="minorHAnsi" w:cstheme="minorHAnsi"/>
          <w:sz w:val="20"/>
          <w:szCs w:val="20"/>
        </w:rPr>
        <w:t>;</w:t>
      </w:r>
    </w:p>
    <w:p w:rsidR="00C56E71" w:rsidRPr="00C757CB" w:rsidRDefault="00C56E71" w:rsidP="00C56E71">
      <w:pPr>
        <w:pStyle w:val="Paragrafoelenco"/>
        <w:rPr>
          <w:rFonts w:asciiTheme="minorHAnsi" w:hAnsiTheme="minorHAnsi" w:cstheme="minorHAnsi"/>
          <w:sz w:val="20"/>
          <w:szCs w:val="20"/>
        </w:rPr>
      </w:pPr>
    </w:p>
    <w:p w:rsidR="00C56E71" w:rsidRPr="00C757CB" w:rsidRDefault="0095111A" w:rsidP="006205F4">
      <w:pPr>
        <w:pStyle w:val="Paragrafoelenco"/>
        <w:numPr>
          <w:ilvl w:val="0"/>
          <w:numId w:val="37"/>
        </w:numPr>
        <w:spacing w:line="360" w:lineRule="exact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di </w:t>
      </w:r>
      <w:r w:rsidRPr="00C757CB">
        <w:rPr>
          <w:rFonts w:asciiTheme="minorHAnsi" w:hAnsiTheme="minorHAnsi" w:cstheme="minorHAnsi"/>
          <w:sz w:val="20"/>
          <w:szCs w:val="20"/>
        </w:rPr>
        <w:tab/>
      </w:r>
    </w:p>
    <w:p w:rsidR="00C56E71" w:rsidRPr="00C757CB" w:rsidRDefault="00C56E71" w:rsidP="008C6A5A">
      <w:pPr>
        <w:pStyle w:val="Paragrafoelenco"/>
        <w:ind w:left="0"/>
        <w:rPr>
          <w:rFonts w:asciiTheme="minorHAnsi" w:hAnsiTheme="minorHAnsi" w:cstheme="minorHAnsi"/>
          <w:sz w:val="20"/>
          <w:szCs w:val="20"/>
        </w:rPr>
      </w:pPr>
    </w:p>
    <w:p w:rsidR="00C56E71" w:rsidRPr="00C757CB" w:rsidRDefault="00C56E71" w:rsidP="00C56E71">
      <w:pPr>
        <w:pStyle w:val="Paragrafoelenco"/>
        <w:spacing w:line="360" w:lineRule="exact"/>
        <w:ind w:left="1560" w:hanging="567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686435</wp:posOffset>
                </wp:positionH>
                <wp:positionV relativeFrom="paragraph">
                  <wp:posOffset>63500</wp:posOffset>
                </wp:positionV>
                <wp:extent cx="157480" cy="127635"/>
                <wp:effectExtent l="0" t="0" r="13970" b="2476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57480" cy="12763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rect w14:anchorId="4811D357" id="Rettangolo 2" o:spid="_x0000_s1026" style="position:absolute;margin-left:54.05pt;margin-top:5pt;width:12.4pt;height:10.0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" fillcolor="white [3201]" strokecolor="black [3200]" strokeweight="1pt"/>
            </w:pict>
          </mc:Fallback>
        </mc:AlternateContent>
      </w:r>
      <w:r w:rsidR="0095111A" w:rsidRPr="00C757CB">
        <w:rPr>
          <w:rFonts w:asciiTheme="minorHAnsi" w:hAnsiTheme="minorHAnsi" w:cstheme="minorHAnsi"/>
          <w:sz w:val="20"/>
          <w:szCs w:val="20"/>
        </w:rPr>
        <w:tab/>
        <w:t xml:space="preserve">trovarsi </w:t>
      </w:r>
      <w:r w:rsidR="0095111A" w:rsidRPr="00C757CB">
        <w:rPr>
          <w:rFonts w:asciiTheme="minorHAnsi" w:hAnsiTheme="minorHAnsi" w:cstheme="minorHAnsi"/>
          <w:sz w:val="20"/>
          <w:szCs w:val="20"/>
        </w:rPr>
        <w:tab/>
      </w:r>
    </w:p>
    <w:p w:rsidR="00C56E71" w:rsidRPr="00C757CB" w:rsidRDefault="00C56E71" w:rsidP="00C56E71">
      <w:pPr>
        <w:pStyle w:val="Paragrafoelenc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oppure</w:t>
      </w:r>
    </w:p>
    <w:p w:rsidR="0095111A" w:rsidRPr="00C757CB" w:rsidRDefault="00C56E71" w:rsidP="00C56E71">
      <w:pPr>
        <w:pStyle w:val="Paragrafoelenco"/>
        <w:spacing w:line="360" w:lineRule="exact"/>
        <w:ind w:left="1701" w:hanging="141"/>
        <w:jc w:val="both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31BB006" wp14:editId="283C9FC3">
                <wp:simplePos x="0" y="0"/>
                <wp:positionH relativeFrom="column">
                  <wp:posOffset>678815</wp:posOffset>
                </wp:positionH>
                <wp:positionV relativeFrom="paragraph">
                  <wp:posOffset>50800</wp:posOffset>
                </wp:positionV>
                <wp:extent cx="152400" cy="127000"/>
                <wp:effectExtent l="0" t="0" r="19050" b="2540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70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rect w14:anchorId="3B3ED512" id="Rettangolo 3" o:spid="_x0000_s1026" style="position:absolute;margin-left:53.45pt;margin-top:4pt;width:12pt;height:1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" fillcolor="white [3201]" strokecolor="black [3200]" strokeweight="1pt"/>
            </w:pict>
          </mc:Fallback>
        </mc:AlternateContent>
      </w:r>
      <w:r w:rsidR="0095111A" w:rsidRPr="00C757CB">
        <w:rPr>
          <w:rFonts w:asciiTheme="minorHAnsi" w:hAnsiTheme="minorHAnsi" w:cstheme="minorHAnsi"/>
          <w:sz w:val="20"/>
          <w:szCs w:val="20"/>
        </w:rPr>
        <w:t>non trovarsi in una situazione di controllo ex art. 2359 del codice civile.</w:t>
      </w:r>
    </w:p>
    <w:p w:rsidR="00B641D2" w:rsidRPr="00C757CB" w:rsidRDefault="00D94769" w:rsidP="00B641D2">
      <w:pPr>
        <w:widowControl w:val="0"/>
        <w:suppressAutoHyphens/>
        <w:spacing w:before="120" w:after="120" w:line="360" w:lineRule="exac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57CB"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  <w:t>Per gli operatori economici aventi sede, residenza o domicilio nei paesi inseriti nelle c.d. “</w:t>
      </w:r>
      <w:proofErr w:type="spellStart"/>
      <w:r w:rsidRPr="00C757CB"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  <w:t>black</w:t>
      </w:r>
      <w:proofErr w:type="spellEnd"/>
      <w:r w:rsidRPr="00C757CB"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  <w:t xml:space="preserve"> list</w:t>
      </w:r>
      <w:r w:rsidRPr="00C757CB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” </w:t>
      </w:r>
    </w:p>
    <w:p w:rsidR="00D94769" w:rsidRPr="00C757CB" w:rsidRDefault="00D94769" w:rsidP="00B641D2">
      <w:pPr>
        <w:pStyle w:val="Paragrafoelenco"/>
        <w:widowControl w:val="0"/>
        <w:numPr>
          <w:ilvl w:val="0"/>
          <w:numId w:val="37"/>
        </w:numPr>
        <w:suppressAutoHyphens/>
        <w:spacing w:before="120" w:after="120" w:line="360" w:lineRule="exact"/>
        <w:ind w:hanging="7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di essere in possesso dell’autorizzazione in corso di validità rilasciata ai sensi del </w:t>
      </w:r>
      <w:proofErr w:type="spellStart"/>
      <w:r w:rsidRPr="00C757CB">
        <w:rPr>
          <w:rFonts w:asciiTheme="minorHAnsi" w:hAnsiTheme="minorHAnsi" w:cstheme="minorHAnsi"/>
          <w:sz w:val="20"/>
          <w:szCs w:val="20"/>
          <w:lang w:eastAsia="ar-SA"/>
        </w:rPr>
        <w:t>d.m.</w:t>
      </w:r>
      <w:proofErr w:type="spellEnd"/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14 dicembre 2010 del Ministero dell’economia e delle finanze ai sensi (art. 37 del </w:t>
      </w:r>
      <w:proofErr w:type="spellStart"/>
      <w:r w:rsidRPr="00C757CB">
        <w:rPr>
          <w:rFonts w:asciiTheme="minorHAnsi" w:hAnsiTheme="minorHAnsi" w:cstheme="minorHAnsi"/>
          <w:sz w:val="20"/>
          <w:szCs w:val="20"/>
          <w:lang w:eastAsia="ar-SA"/>
        </w:rPr>
        <w:t>d.l.</w:t>
      </w:r>
      <w:proofErr w:type="spellEnd"/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3 maggio 2010, n. 78, </w:t>
      </w:r>
      <w:proofErr w:type="spellStart"/>
      <w:r w:rsidRPr="00C757CB">
        <w:rPr>
          <w:rFonts w:asciiTheme="minorHAnsi" w:hAnsiTheme="minorHAnsi" w:cstheme="minorHAnsi"/>
          <w:sz w:val="20"/>
          <w:szCs w:val="20"/>
          <w:lang w:eastAsia="ar-SA"/>
        </w:rPr>
        <w:t>conv</w:t>
      </w:r>
      <w:proofErr w:type="spellEnd"/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. in l. 122/2010) </w:t>
      </w:r>
    </w:p>
    <w:p w:rsidR="00D94769" w:rsidRPr="00C757CB" w:rsidRDefault="00D94769" w:rsidP="00D94769">
      <w:pPr>
        <w:pStyle w:val="Paragrafoelenco"/>
        <w:widowControl w:val="0"/>
        <w:suppressAutoHyphens/>
        <w:spacing w:before="120" w:after="120" w:line="360" w:lineRule="exact"/>
        <w:jc w:val="both"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C757CB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Oppure </w:t>
      </w:r>
    </w:p>
    <w:p w:rsidR="00D94769" w:rsidRPr="00C757CB" w:rsidRDefault="00D94769" w:rsidP="00D94769">
      <w:pPr>
        <w:pStyle w:val="Paragrafoelenco"/>
        <w:widowControl w:val="0"/>
        <w:suppressAutoHyphens/>
        <w:spacing w:before="120" w:after="120" w:line="360" w:lineRule="exac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757CB">
        <w:rPr>
          <w:rFonts w:asciiTheme="minorHAnsi" w:hAnsiTheme="minorHAnsi" w:cstheme="minorHAnsi"/>
          <w:sz w:val="20"/>
          <w:szCs w:val="20"/>
          <w:lang w:eastAsia="ar-SA"/>
        </w:rPr>
        <w:t>di aver presentato domanda di autorizzazione ai sensi dell’art. 1</w:t>
      </w:r>
      <w:r w:rsidR="00E40F6B"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comma 3 del </w:t>
      </w:r>
      <w:proofErr w:type="spellStart"/>
      <w:r w:rsidR="00E40F6B" w:rsidRPr="00C757CB">
        <w:rPr>
          <w:rFonts w:asciiTheme="minorHAnsi" w:hAnsiTheme="minorHAnsi" w:cstheme="minorHAnsi"/>
          <w:sz w:val="20"/>
          <w:szCs w:val="20"/>
          <w:lang w:eastAsia="ar-SA"/>
        </w:rPr>
        <w:t>d.m.</w:t>
      </w:r>
      <w:proofErr w:type="spellEnd"/>
      <w:r w:rsidR="00E40F6B"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14.12.2010 e </w:t>
      </w:r>
      <w:r w:rsidRPr="00C757CB">
        <w:rPr>
          <w:rFonts w:asciiTheme="minorHAnsi" w:hAnsiTheme="minorHAnsi" w:cstheme="minorHAnsi"/>
          <w:sz w:val="20"/>
          <w:szCs w:val="20"/>
          <w:lang w:eastAsia="ar-SA"/>
        </w:rPr>
        <w:t>allega copia conforme dell’istanza di autorizzazione inviata al Ministero;</w:t>
      </w:r>
    </w:p>
    <w:p w:rsidR="0077363A" w:rsidRPr="00C757CB" w:rsidRDefault="0077363A" w:rsidP="00B641D2">
      <w:pPr>
        <w:pStyle w:val="usoboll1"/>
        <w:spacing w:after="120" w:line="360" w:lineRule="exact"/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</w:pPr>
      <w:r w:rsidRPr="00C757CB"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  <w:t xml:space="preserve">Per gli operatori economici non residenti e privi di </w:t>
      </w:r>
      <w:r w:rsidR="00B641D2" w:rsidRPr="00C757CB"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  <w:t>stabile organizzazione in Italia</w:t>
      </w:r>
    </w:p>
    <w:p w:rsidR="0077363A" w:rsidRPr="00C757CB" w:rsidRDefault="002236CE" w:rsidP="00B641D2">
      <w:pPr>
        <w:pStyle w:val="usoboll1"/>
        <w:numPr>
          <w:ilvl w:val="0"/>
          <w:numId w:val="37"/>
        </w:numPr>
        <w:spacing w:after="120" w:line="360" w:lineRule="exact"/>
        <w:ind w:hanging="720"/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</w:pPr>
      <w:r w:rsidRPr="00C757CB">
        <w:rPr>
          <w:rFonts w:asciiTheme="minorHAnsi" w:hAnsiTheme="minorHAnsi" w:cstheme="minorHAnsi"/>
          <w:sz w:val="20"/>
          <w:szCs w:val="20"/>
          <w:lang w:eastAsia="ar-SA"/>
        </w:rPr>
        <w:t>di</w:t>
      </w:r>
      <w:r w:rsidR="0077363A"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impegna</w:t>
      </w:r>
      <w:r w:rsidRPr="00C757CB">
        <w:rPr>
          <w:rFonts w:asciiTheme="minorHAnsi" w:hAnsiTheme="minorHAnsi" w:cstheme="minorHAnsi"/>
          <w:sz w:val="20"/>
          <w:szCs w:val="20"/>
          <w:lang w:eastAsia="ar-SA"/>
        </w:rPr>
        <w:t>rsi</w:t>
      </w:r>
      <w:r w:rsidR="0077363A"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ad uniformarsi, in caso di aggiudicazione, alla disciplina di cui agli articoli 17, comma 2, e 53, comma 3 del </w:t>
      </w:r>
      <w:proofErr w:type="spellStart"/>
      <w:r w:rsidR="0077363A" w:rsidRPr="00C757CB">
        <w:rPr>
          <w:rFonts w:asciiTheme="minorHAnsi" w:hAnsiTheme="minorHAnsi" w:cstheme="minorHAnsi"/>
          <w:sz w:val="20"/>
          <w:szCs w:val="20"/>
          <w:lang w:eastAsia="ar-SA"/>
        </w:rPr>
        <w:t>d.p.r.</w:t>
      </w:r>
      <w:proofErr w:type="spellEnd"/>
      <w:r w:rsidR="0077363A"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633/1972 e a comunicare alla stazione appaltante la nomina del proprio rappresentante fiscale, nelle forme di legge;</w:t>
      </w:r>
    </w:p>
    <w:p w:rsidR="0077363A" w:rsidRPr="00C757CB" w:rsidRDefault="0077363A" w:rsidP="00B641D2">
      <w:pPr>
        <w:pStyle w:val="usoboll1"/>
        <w:numPr>
          <w:ilvl w:val="0"/>
          <w:numId w:val="37"/>
        </w:numPr>
        <w:spacing w:after="120" w:line="360" w:lineRule="exact"/>
        <w:ind w:hanging="720"/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</w:pPr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indica i seguenti dati: domicilio fiscale 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; codice fiscale 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, partita IVA 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.;  indica l’indirizzo PEC oppure, solo in caso di concorrenti aventi sede in altri Stati membri, l’indirizzo di posta elettronica 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ai fini delle comunicazioni di cui all’art. 76, </w:t>
      </w:r>
      <w:r w:rsidRPr="00C757CB">
        <w:rPr>
          <w:rFonts w:asciiTheme="minorHAnsi" w:hAnsiTheme="minorHAnsi" w:cstheme="minorHAnsi"/>
          <w:sz w:val="20"/>
          <w:szCs w:val="20"/>
          <w:lang w:eastAsia="ar-SA"/>
        </w:rPr>
        <w:lastRenderedPageBreak/>
        <w:t>comma 5 del Codice</w:t>
      </w:r>
      <w:r w:rsidR="00B641D2" w:rsidRPr="00C757CB">
        <w:rPr>
          <w:rFonts w:asciiTheme="minorHAnsi" w:hAnsiTheme="minorHAnsi" w:cstheme="minorHAnsi"/>
          <w:sz w:val="20"/>
          <w:szCs w:val="20"/>
          <w:lang w:eastAsia="ar-SA"/>
        </w:rPr>
        <w:t>;</w:t>
      </w:r>
    </w:p>
    <w:p w:rsidR="0077363A" w:rsidRPr="00C757CB" w:rsidRDefault="0077363A" w:rsidP="00B641D2">
      <w:pPr>
        <w:pStyle w:val="usoboll1"/>
        <w:numPr>
          <w:ilvl w:val="0"/>
          <w:numId w:val="37"/>
        </w:numPr>
        <w:spacing w:after="120" w:line="360" w:lineRule="exact"/>
        <w:ind w:hanging="720"/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</w:pPr>
      <w:r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autorizza qualora un partecipante alla gara eserciti la facoltà di “accesso agli atti”, la stazione appaltante a rilasciare copia di tutta la documentazione presentata per la partecipazione alla gara</w:t>
      </w:r>
      <w:r w:rsidR="00B641D2" w:rsidRPr="00C757CB">
        <w:rPr>
          <w:rFonts w:asciiTheme="minorHAnsi" w:hAnsiTheme="minorHAnsi" w:cstheme="minorHAnsi"/>
          <w:sz w:val="20"/>
          <w:szCs w:val="20"/>
          <w:lang w:eastAsia="ar-SA"/>
        </w:rPr>
        <w:t>;</w:t>
      </w:r>
    </w:p>
    <w:p w:rsidR="0077363A" w:rsidRPr="00C757CB" w:rsidRDefault="0077363A" w:rsidP="00B641D2">
      <w:pPr>
        <w:widowControl w:val="0"/>
        <w:suppressAutoHyphens/>
        <w:spacing w:before="120" w:after="120" w:line="360" w:lineRule="exact"/>
        <w:jc w:val="both"/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</w:pPr>
      <w:r w:rsidRPr="00C757CB"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  <w:t>Per gli operatori economici ammessi al concordato preventivo con continuità aziendale di cui all’art. 186 bis del RD 16 marzo 1942 n. 267</w:t>
      </w:r>
    </w:p>
    <w:p w:rsidR="0077363A" w:rsidRPr="00C757CB" w:rsidRDefault="00764C5F" w:rsidP="00B641D2">
      <w:pPr>
        <w:pStyle w:val="Paragrafoelenco"/>
        <w:widowControl w:val="0"/>
        <w:numPr>
          <w:ilvl w:val="0"/>
          <w:numId w:val="37"/>
        </w:numPr>
        <w:suppressAutoHyphens/>
        <w:spacing w:before="120" w:after="120" w:line="360" w:lineRule="exact"/>
        <w:ind w:hanging="720"/>
        <w:jc w:val="both"/>
        <w:rPr>
          <w:rFonts w:asciiTheme="minorHAnsi" w:hAnsiTheme="minorHAnsi" w:cstheme="minorHAnsi"/>
          <w:i/>
          <w:sz w:val="20"/>
          <w:szCs w:val="20"/>
          <w:u w:val="single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 xml:space="preserve"> indica</w:t>
      </w:r>
      <w:r w:rsidR="0077363A"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i seguenti  estremi del provvedimento di ammissione al concordato e del provvedimento di autorizzazione a partecipare alle gare 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77363A"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rilasciati dal Tribunale di  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2236CE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77363A" w:rsidRPr="00C757CB">
        <w:rPr>
          <w:rFonts w:asciiTheme="minorHAnsi" w:hAnsiTheme="minorHAnsi" w:cstheme="minorHAnsi"/>
          <w:sz w:val="20"/>
          <w:szCs w:val="20"/>
          <w:lang w:eastAsia="ar-SA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bis, comma 6 della legge fallimentare.</w:t>
      </w:r>
    </w:p>
    <w:p w:rsidR="0077363A" w:rsidRPr="00C757CB" w:rsidRDefault="0077363A" w:rsidP="0077363A">
      <w:pPr>
        <w:widowControl w:val="0"/>
        <w:suppressAutoHyphens/>
        <w:spacing w:before="120" w:after="120" w:line="360" w:lineRule="exact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:rsidR="00FF33BE" w:rsidRPr="00C757CB" w:rsidRDefault="00FF33BE">
      <w:pPr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br w:type="page"/>
      </w:r>
    </w:p>
    <w:p w:rsidR="001E4B57" w:rsidRPr="00C757CB" w:rsidRDefault="001E4B57" w:rsidP="001E4B5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lastRenderedPageBreak/>
        <w:t>Ulteriori indicazioni necessarie all’effettuazione degli accertamenti relativi alle singole cause di esclusione.</w:t>
      </w:r>
    </w:p>
    <w:p w:rsidR="001E4B57" w:rsidRPr="00C757CB" w:rsidRDefault="001E4B57" w:rsidP="001E4B57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:rsidR="001E4B57" w:rsidRPr="00C757CB" w:rsidRDefault="001E4B57" w:rsidP="001E4B5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Ufficio/sede dell’Agenzia delle Entrate:</w:t>
      </w:r>
    </w:p>
    <w:p w:rsidR="001E4B57" w:rsidRPr="00C757CB" w:rsidRDefault="001E4B57" w:rsidP="001E4B5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Ufficio di ________________________________, città __________________________________, </w:t>
      </w:r>
      <w:proofErr w:type="spellStart"/>
      <w:r w:rsidRPr="00C757CB">
        <w:rPr>
          <w:rFonts w:asciiTheme="minorHAnsi" w:hAnsiTheme="minorHAnsi" w:cstheme="minorHAnsi"/>
          <w:sz w:val="20"/>
          <w:szCs w:val="20"/>
        </w:rPr>
        <w:t>Prov</w:t>
      </w:r>
      <w:proofErr w:type="spellEnd"/>
      <w:r w:rsidRPr="00C757CB">
        <w:rPr>
          <w:rFonts w:asciiTheme="minorHAnsi" w:hAnsiTheme="minorHAnsi" w:cstheme="minorHAnsi"/>
          <w:sz w:val="20"/>
          <w:szCs w:val="20"/>
        </w:rPr>
        <w:t>. _____, via _________________________, n. _____, CAP _______ tel. ________________, e-mail ________________________________, PEC ___________________________________.</w:t>
      </w:r>
    </w:p>
    <w:p w:rsidR="001E4B57" w:rsidRPr="00C757CB" w:rsidRDefault="001E4B57" w:rsidP="001E4B5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1E4B57" w:rsidRPr="00C757CB" w:rsidRDefault="001E4B57" w:rsidP="001E4B57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Ufficio della Provincia competente per la certificazione di cui alla legge 68/1999:</w:t>
      </w:r>
    </w:p>
    <w:p w:rsidR="007D76B8" w:rsidRPr="00C757CB" w:rsidRDefault="001E4B57" w:rsidP="001E4B57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Provincia di _________________________, Ufficio _________________________________, con sede in ___________________________, via _________________________________, n. _____, CAP _______________, tel. ___________________________, fax _______________________, e-mail _________________________________, PEC __________________________________</w:t>
      </w:r>
    </w:p>
    <w:p w:rsidR="000121FC" w:rsidRPr="00C757CB" w:rsidRDefault="001E4B57" w:rsidP="001E4B57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.</w:t>
      </w:r>
      <w:r w:rsidR="000121FC" w:rsidRPr="00C757CB">
        <w:rPr>
          <w:rFonts w:asciiTheme="minorHAnsi" w:hAnsiTheme="minorHAnsi" w:cstheme="minorHAnsi"/>
          <w:b/>
          <w:sz w:val="20"/>
          <w:szCs w:val="20"/>
        </w:rPr>
        <w:br w:type="page"/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lastRenderedPageBreak/>
        <w:t xml:space="preserve">QUADRO A – DATI POSIZIONI CONTRIBUTIVE – </w:t>
      </w:r>
      <w:r w:rsidRPr="00C757CB">
        <w:rPr>
          <w:rFonts w:asciiTheme="minorHAnsi" w:hAnsiTheme="minorHAnsi" w:cstheme="minorHAnsi"/>
          <w:sz w:val="20"/>
          <w:szCs w:val="20"/>
        </w:rPr>
        <w:t xml:space="preserve">Allegato da compilare </w:t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i/>
          <w:sz w:val="20"/>
          <w:szCs w:val="20"/>
        </w:rPr>
      </w:pP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t>A.1 RAGIONE/DENOMINAZIONE SOCIALE</w:t>
      </w:r>
    </w:p>
    <w:p w:rsidR="00786F3A" w:rsidRPr="00C757CB" w:rsidRDefault="00B00B98" w:rsidP="00786F3A">
      <w:pPr>
        <w:spacing w:line="360" w:lineRule="exact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786F3A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t>A.2 CCNL APPLICATO</w:t>
      </w:r>
    </w:p>
    <w:p w:rsidR="00786F3A" w:rsidRPr="00C757CB" w:rsidRDefault="00B00B98" w:rsidP="00786F3A">
      <w:pPr>
        <w:spacing w:line="360" w:lineRule="exact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786F3A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786F3A"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t>A.3 DIMENSIONE AZIENDALE</w:t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N. dipendenti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b/>
          <w:sz w:val="20"/>
          <w:szCs w:val="20"/>
        </w:rPr>
      </w:pP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t>A.4 DATI INAIL</w:t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Codice ditta 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 xml:space="preserve">PAT sede legale impresa 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b/>
          <w:sz w:val="20"/>
          <w:szCs w:val="20"/>
        </w:rPr>
      </w:pP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b/>
          <w:sz w:val="20"/>
          <w:szCs w:val="20"/>
        </w:rPr>
      </w:pPr>
      <w:r w:rsidRPr="00C757CB">
        <w:rPr>
          <w:rFonts w:asciiTheme="minorHAnsi" w:hAnsiTheme="minorHAnsi" w:cstheme="minorHAnsi"/>
          <w:b/>
          <w:sz w:val="20"/>
          <w:szCs w:val="20"/>
        </w:rPr>
        <w:t>A.5 DATI INPS</w:t>
      </w:r>
    </w:p>
    <w:p w:rsidR="00786F3A" w:rsidRPr="00C757CB" w:rsidRDefault="00786F3A" w:rsidP="00786F3A">
      <w:pPr>
        <w:spacing w:line="360" w:lineRule="exact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matricola azienda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</w:p>
    <w:p w:rsidR="00B93872" w:rsidRPr="00C757CB" w:rsidRDefault="00786F3A" w:rsidP="00633F77">
      <w:pPr>
        <w:tabs>
          <w:tab w:val="left" w:pos="426"/>
        </w:tabs>
        <w:spacing w:line="360" w:lineRule="exact"/>
        <w:ind w:left="426" w:hanging="426"/>
        <w:rPr>
          <w:rFonts w:asciiTheme="minorHAnsi" w:hAnsiTheme="minorHAnsi" w:cstheme="minorHAnsi"/>
          <w:sz w:val="20"/>
          <w:szCs w:val="20"/>
        </w:rPr>
      </w:pPr>
      <w:r w:rsidRPr="00C757CB">
        <w:rPr>
          <w:rFonts w:asciiTheme="minorHAnsi" w:hAnsiTheme="minorHAnsi" w:cstheme="minorHAnsi"/>
          <w:sz w:val="20"/>
          <w:szCs w:val="20"/>
        </w:rPr>
        <w:t>codice sede INPS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instrText xml:space="preserve"> FORMTEXT </w:instrTex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separate"/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Pr="00C757CB">
        <w:rPr>
          <w:rFonts w:asciiTheme="minorHAnsi" w:hAnsiTheme="minorHAnsi" w:cstheme="minorHAnsi"/>
          <w:b/>
          <w:noProof/>
          <w:sz w:val="20"/>
          <w:szCs w:val="20"/>
          <w:highlight w:val="lightGray"/>
        </w:rPr>
        <w:t> </w:t>
      </w:r>
      <w:r w:rsidR="00B00B98" w:rsidRPr="00C757CB">
        <w:rPr>
          <w:rFonts w:asciiTheme="minorHAnsi" w:hAnsiTheme="minorHAnsi" w:cstheme="minorHAnsi"/>
          <w:b/>
          <w:sz w:val="20"/>
          <w:szCs w:val="20"/>
          <w:highlight w:val="lightGray"/>
        </w:rPr>
        <w:fldChar w:fldCharType="end"/>
      </w:r>
      <w:r w:rsidR="00633F77" w:rsidRPr="00C757CB">
        <w:rPr>
          <w:rFonts w:asciiTheme="minorHAnsi" w:hAnsiTheme="minorHAnsi" w:cstheme="minorHAnsi"/>
          <w:sz w:val="20"/>
          <w:szCs w:val="20"/>
        </w:rPr>
        <w:t xml:space="preserve"> </w:t>
      </w:r>
    </w:p>
    <w:sectPr w:rsidR="00B93872" w:rsidRPr="00C757CB" w:rsidSect="00633F77">
      <w:footerReference w:type="default" r:id="rId15"/>
      <w:pgSz w:w="11907" w:h="16840" w:code="9"/>
      <w:pgMar w:top="2410" w:right="1418" w:bottom="1701" w:left="1701" w:header="42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B04" w:rsidRDefault="00D40B04">
      <w:r>
        <w:separator/>
      </w:r>
    </w:p>
  </w:endnote>
  <w:endnote w:type="continuationSeparator" w:id="0">
    <w:p w:rsidR="00D40B04" w:rsidRDefault="00D4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Std Bo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BF6" w:rsidRDefault="00E87BF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F6B" w:rsidRDefault="00E40F6B" w:rsidP="00633F77">
    <w:pPr>
      <w:pStyle w:val="Intestazione"/>
      <w:jc w:val="center"/>
      <w:rPr>
        <w:rFonts w:ascii="Futura Std Book" w:hAnsi="Futura Std Book" w:cs="Arial"/>
        <w:sz w:val="16"/>
        <w:szCs w:val="16"/>
      </w:rPr>
    </w:pPr>
    <w:r w:rsidRPr="00AC0124">
      <w:rPr>
        <w:rFonts w:ascii="Futura Std Book" w:hAnsi="Futura Std Book" w:cs="Arial"/>
        <w:sz w:val="16"/>
        <w:szCs w:val="16"/>
      </w:rPr>
      <w:t xml:space="preserve">Procedura </w:t>
    </w:r>
    <w:r>
      <w:rPr>
        <w:rFonts w:ascii="Futura Std Book" w:hAnsi="Futura Std Book" w:cs="Arial"/>
        <w:sz w:val="16"/>
        <w:szCs w:val="16"/>
      </w:rPr>
      <w:t>aperta</w:t>
    </w:r>
    <w:r w:rsidRPr="00AC0124">
      <w:rPr>
        <w:rFonts w:ascii="Futura Std Book" w:hAnsi="Futura Std Book" w:cs="Arial"/>
        <w:sz w:val="16"/>
        <w:szCs w:val="16"/>
      </w:rPr>
      <w:t xml:space="preserve"> </w:t>
    </w:r>
    <w:r>
      <w:rPr>
        <w:rFonts w:ascii="Futura Std Book" w:hAnsi="Futura Std Book" w:cs="Arial"/>
        <w:sz w:val="16"/>
        <w:szCs w:val="16"/>
      </w:rPr>
      <w:t xml:space="preserve">informatizzata </w:t>
    </w:r>
    <w:r w:rsidRPr="00AC0124">
      <w:rPr>
        <w:rFonts w:ascii="Futura Std Book" w:hAnsi="Futura Std Book" w:cs="Arial"/>
        <w:sz w:val="16"/>
        <w:szCs w:val="16"/>
      </w:rPr>
      <w:t xml:space="preserve">per la fornitura </w:t>
    </w:r>
    <w:r>
      <w:rPr>
        <w:rFonts w:ascii="Futura Std Book" w:hAnsi="Futura Std Book" w:cs="Arial"/>
        <w:sz w:val="16"/>
        <w:szCs w:val="16"/>
      </w:rPr>
      <w:t>annuale del vaccino anti influenzale quadrivalente campagna 2018-2019 occorrente a</w:t>
    </w:r>
    <w:r w:rsidRPr="00AC0124">
      <w:rPr>
        <w:rFonts w:ascii="Futura Std Book" w:hAnsi="Futura Std Book" w:cs="Arial"/>
        <w:sz w:val="16"/>
        <w:szCs w:val="16"/>
      </w:rPr>
      <w:t>lle Aziende Sanitarie della Regione Autonoma della Sardegna</w:t>
    </w:r>
    <w:r w:rsidRPr="00C40EFC">
      <w:rPr>
        <w:rFonts w:ascii="Futura Std Book" w:hAnsi="Futura Std Book" w:cs="Arial"/>
        <w:sz w:val="16"/>
        <w:szCs w:val="16"/>
      </w:rPr>
      <w:t xml:space="preserve"> </w:t>
    </w:r>
  </w:p>
  <w:p w:rsidR="00633F77" w:rsidRPr="00633F77" w:rsidRDefault="00633F77" w:rsidP="00633F77">
    <w:pPr>
      <w:pStyle w:val="Intestazione"/>
      <w:jc w:val="center"/>
      <w:rPr>
        <w:rFonts w:ascii="Futura Std Book" w:hAnsi="Futura Std Book" w:cs="Arial"/>
        <w:sz w:val="16"/>
        <w:szCs w:val="16"/>
      </w:rPr>
    </w:pPr>
    <w:r w:rsidRPr="00633F77">
      <w:rPr>
        <w:rFonts w:ascii="Futura Std Book" w:hAnsi="Futura Std Book" w:cs="Arial"/>
        <w:sz w:val="16"/>
        <w:szCs w:val="16"/>
      </w:rPr>
      <w:t>Allegato 2A – D</w:t>
    </w:r>
    <w:r w:rsidR="00C40EFC">
      <w:rPr>
        <w:rFonts w:ascii="Futura Std Book" w:hAnsi="Futura Std Book" w:cs="Arial"/>
        <w:sz w:val="16"/>
        <w:szCs w:val="16"/>
      </w:rPr>
      <w:t>omanda</w:t>
    </w:r>
    <w:r w:rsidRPr="00633F77">
      <w:rPr>
        <w:rFonts w:ascii="Futura Std Book" w:hAnsi="Futura Std Book" w:cs="Arial"/>
        <w:sz w:val="16"/>
        <w:szCs w:val="16"/>
      </w:rPr>
      <w:t xml:space="preserve"> di partecipazione</w:t>
    </w:r>
  </w:p>
  <w:p w:rsidR="00633F77" w:rsidRPr="00633F77" w:rsidRDefault="00633F77" w:rsidP="00633F77">
    <w:pPr>
      <w:pStyle w:val="Intestazione"/>
      <w:jc w:val="center"/>
      <w:rPr>
        <w:rFonts w:ascii="Futura Std Book" w:hAnsi="Futura Std Book" w:cs="Arial"/>
        <w:sz w:val="16"/>
        <w:szCs w:val="16"/>
      </w:rPr>
    </w:pPr>
    <w:r w:rsidRPr="00633F77">
      <w:rPr>
        <w:rFonts w:ascii="Futura Std Book" w:hAnsi="Futura Std Book" w:cs="Arial"/>
        <w:sz w:val="16"/>
        <w:szCs w:val="16"/>
      </w:rPr>
      <w:t xml:space="preserve">Pagina </w:t>
    </w:r>
    <w:r w:rsidRPr="00633F77">
      <w:rPr>
        <w:rFonts w:ascii="Futura Std Book" w:hAnsi="Futura Std Book" w:cs="Arial"/>
        <w:sz w:val="16"/>
        <w:szCs w:val="16"/>
      </w:rPr>
      <w:fldChar w:fldCharType="begin"/>
    </w:r>
    <w:r w:rsidRPr="00633F77">
      <w:rPr>
        <w:rFonts w:ascii="Futura Std Book" w:hAnsi="Futura Std Book" w:cs="Arial"/>
        <w:sz w:val="16"/>
        <w:szCs w:val="16"/>
      </w:rPr>
      <w:instrText xml:space="preserve"> PAGE </w:instrText>
    </w:r>
    <w:r w:rsidRPr="00633F77">
      <w:rPr>
        <w:rFonts w:ascii="Futura Std Book" w:hAnsi="Futura Std Book" w:cs="Arial"/>
        <w:sz w:val="16"/>
        <w:szCs w:val="16"/>
      </w:rPr>
      <w:fldChar w:fldCharType="separate"/>
    </w:r>
    <w:r w:rsidR="00E40F6B">
      <w:rPr>
        <w:rFonts w:ascii="Futura Std Book" w:hAnsi="Futura Std Book" w:cs="Arial"/>
        <w:noProof/>
        <w:sz w:val="16"/>
        <w:szCs w:val="16"/>
      </w:rPr>
      <w:t>2</w:t>
    </w:r>
    <w:r w:rsidRPr="00633F77">
      <w:rPr>
        <w:rFonts w:ascii="Futura Std Book" w:hAnsi="Futura Std Book" w:cs="Arial"/>
        <w:sz w:val="16"/>
        <w:szCs w:val="16"/>
      </w:rPr>
      <w:fldChar w:fldCharType="end"/>
    </w:r>
    <w:r w:rsidRPr="00633F77">
      <w:rPr>
        <w:rFonts w:ascii="Futura Std Book" w:hAnsi="Futura Std Book" w:cs="Arial"/>
        <w:sz w:val="16"/>
        <w:szCs w:val="16"/>
      </w:rPr>
      <w:t xml:space="preserve"> di </w:t>
    </w:r>
    <w:r w:rsidRPr="00633F77">
      <w:rPr>
        <w:rFonts w:ascii="Futura Std Book" w:hAnsi="Futura Std Book" w:cs="Arial"/>
        <w:sz w:val="16"/>
        <w:szCs w:val="16"/>
      </w:rPr>
      <w:fldChar w:fldCharType="begin"/>
    </w:r>
    <w:r w:rsidRPr="00633F77">
      <w:rPr>
        <w:rFonts w:ascii="Futura Std Book" w:hAnsi="Futura Std Book" w:cs="Arial"/>
        <w:sz w:val="16"/>
        <w:szCs w:val="16"/>
      </w:rPr>
      <w:instrText xml:space="preserve"> NUMPAGES </w:instrText>
    </w:r>
    <w:r w:rsidRPr="00633F77">
      <w:rPr>
        <w:rFonts w:ascii="Futura Std Book" w:hAnsi="Futura Std Book" w:cs="Arial"/>
        <w:sz w:val="16"/>
        <w:szCs w:val="16"/>
      </w:rPr>
      <w:fldChar w:fldCharType="separate"/>
    </w:r>
    <w:r w:rsidR="00E40F6B">
      <w:rPr>
        <w:rFonts w:ascii="Futura Std Book" w:hAnsi="Futura Std Book" w:cs="Arial"/>
        <w:noProof/>
        <w:sz w:val="16"/>
        <w:szCs w:val="16"/>
      </w:rPr>
      <w:t>9</w:t>
    </w:r>
    <w:r w:rsidRPr="00633F77">
      <w:rPr>
        <w:rFonts w:ascii="Futura Std Book" w:hAnsi="Futura Std Book" w:cs="Arial"/>
        <w:sz w:val="16"/>
        <w:szCs w:val="16"/>
      </w:rPr>
      <w:fldChar w:fldCharType="end"/>
    </w:r>
  </w:p>
  <w:p w:rsidR="00486A14" w:rsidRPr="001D7A65" w:rsidRDefault="00486A14" w:rsidP="00DE207C">
    <w:pPr>
      <w:pStyle w:val="Corpotesto"/>
      <w:widowControl w:val="0"/>
      <w:spacing w:after="0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A14" w:rsidRPr="00633F77" w:rsidRDefault="00486A14" w:rsidP="00EC0465">
    <w:pPr>
      <w:pStyle w:val="Intestazione"/>
      <w:jc w:val="center"/>
      <w:rPr>
        <w:rFonts w:ascii="Futura Std Book" w:hAnsi="Futura Std Book" w:cs="Arial"/>
        <w:sz w:val="16"/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7CB" w:rsidRPr="00C757CB" w:rsidRDefault="00EF677B" w:rsidP="00C757CB">
    <w:pPr>
      <w:pStyle w:val="Pidipagina"/>
      <w:spacing w:line="240" w:lineRule="auto"/>
      <w:jc w:val="center"/>
      <w:rPr>
        <w:sz w:val="16"/>
        <w:szCs w:val="16"/>
      </w:rPr>
    </w:pPr>
    <w:r>
      <w:t>Appalto Specifico indetto dalla Regione Autonoma della Sardegna</w:t>
    </w:r>
    <w:r w:rsidRPr="00B324BB">
      <w:t xml:space="preserve"> per l’affidamento di </w:t>
    </w:r>
    <w:r>
      <w:t xml:space="preserve">medicinali ed. </w:t>
    </w:r>
    <w:r w:rsidR="00E87BF6">
      <w:t>12</w:t>
    </w:r>
    <w:r>
      <w:t xml:space="preserve"> </w:t>
    </w:r>
    <w:r w:rsidRPr="00B324BB">
      <w:t xml:space="preserve">nell’ambito dello SDA </w:t>
    </w:r>
    <w:r>
      <w:t>per la fornitura di prodotti farmaceutici destinati alle Aziende sanitarie della Regione Sardegna</w:t>
    </w:r>
  </w:p>
  <w:p w:rsidR="00E40F6B" w:rsidRPr="00EF677B" w:rsidRDefault="00E40F6B" w:rsidP="00EF677B">
    <w:pPr>
      <w:pStyle w:val="Pidipagina"/>
      <w:spacing w:line="240" w:lineRule="auto"/>
      <w:jc w:val="center"/>
    </w:pPr>
    <w:r w:rsidRPr="00EF677B">
      <w:t>Allegato 2 – D</w:t>
    </w:r>
    <w:r w:rsidR="00C34AFC" w:rsidRPr="00EF677B">
      <w:t>ichiarazione integrativa</w:t>
    </w:r>
  </w:p>
  <w:p w:rsidR="00E40F6B" w:rsidRPr="00633F77" w:rsidRDefault="00E40F6B" w:rsidP="00633F77">
    <w:pPr>
      <w:pStyle w:val="Intestazione"/>
      <w:jc w:val="center"/>
      <w:rPr>
        <w:rFonts w:ascii="Futura Std Book" w:hAnsi="Futura Std Book" w:cs="Arial"/>
        <w:sz w:val="16"/>
        <w:szCs w:val="16"/>
      </w:rPr>
    </w:pPr>
    <w:r w:rsidRPr="00633F77">
      <w:rPr>
        <w:rFonts w:ascii="Futura Std Book" w:hAnsi="Futura Std Book" w:cs="Arial"/>
        <w:sz w:val="16"/>
        <w:szCs w:val="16"/>
      </w:rPr>
      <w:t xml:space="preserve">Pagina </w:t>
    </w:r>
    <w:r w:rsidRPr="00633F77">
      <w:rPr>
        <w:rFonts w:ascii="Futura Std Book" w:hAnsi="Futura Std Book" w:cs="Arial"/>
        <w:sz w:val="16"/>
        <w:szCs w:val="16"/>
      </w:rPr>
      <w:fldChar w:fldCharType="begin"/>
    </w:r>
    <w:r w:rsidRPr="00633F77">
      <w:rPr>
        <w:rFonts w:ascii="Futura Std Book" w:hAnsi="Futura Std Book" w:cs="Arial"/>
        <w:sz w:val="16"/>
        <w:szCs w:val="16"/>
      </w:rPr>
      <w:instrText xml:space="preserve"> PAGE </w:instrText>
    </w:r>
    <w:r w:rsidRPr="00633F77">
      <w:rPr>
        <w:rFonts w:ascii="Futura Std Book" w:hAnsi="Futura Std Book" w:cs="Arial"/>
        <w:sz w:val="16"/>
        <w:szCs w:val="16"/>
      </w:rPr>
      <w:fldChar w:fldCharType="separate"/>
    </w:r>
    <w:r w:rsidR="00CD3170">
      <w:rPr>
        <w:rFonts w:ascii="Futura Std Book" w:hAnsi="Futura Std Book" w:cs="Arial"/>
        <w:noProof/>
        <w:sz w:val="16"/>
        <w:szCs w:val="16"/>
      </w:rPr>
      <w:t>6</w:t>
    </w:r>
    <w:r w:rsidRPr="00633F77">
      <w:rPr>
        <w:rFonts w:ascii="Futura Std Book" w:hAnsi="Futura Std Book" w:cs="Arial"/>
        <w:sz w:val="16"/>
        <w:szCs w:val="16"/>
      </w:rPr>
      <w:fldChar w:fldCharType="end"/>
    </w:r>
    <w:r w:rsidRPr="00633F77">
      <w:rPr>
        <w:rFonts w:ascii="Futura Std Book" w:hAnsi="Futura Std Book" w:cs="Arial"/>
        <w:sz w:val="16"/>
        <w:szCs w:val="16"/>
      </w:rPr>
      <w:t xml:space="preserve"> di </w:t>
    </w:r>
    <w:r w:rsidRPr="00633F77">
      <w:rPr>
        <w:rFonts w:ascii="Futura Std Book" w:hAnsi="Futura Std Book" w:cs="Arial"/>
        <w:sz w:val="16"/>
        <w:szCs w:val="16"/>
      </w:rPr>
      <w:fldChar w:fldCharType="begin"/>
    </w:r>
    <w:r w:rsidRPr="00633F77">
      <w:rPr>
        <w:rFonts w:ascii="Futura Std Book" w:hAnsi="Futura Std Book" w:cs="Arial"/>
        <w:sz w:val="16"/>
        <w:szCs w:val="16"/>
      </w:rPr>
      <w:instrText xml:space="preserve"> NUMPAGES </w:instrText>
    </w:r>
    <w:r w:rsidRPr="00633F77">
      <w:rPr>
        <w:rFonts w:ascii="Futura Std Book" w:hAnsi="Futura Std Book" w:cs="Arial"/>
        <w:sz w:val="16"/>
        <w:szCs w:val="16"/>
      </w:rPr>
      <w:fldChar w:fldCharType="separate"/>
    </w:r>
    <w:r w:rsidR="00CD3170">
      <w:rPr>
        <w:rFonts w:ascii="Futura Std Book" w:hAnsi="Futura Std Book" w:cs="Arial"/>
        <w:noProof/>
        <w:sz w:val="16"/>
        <w:szCs w:val="16"/>
      </w:rPr>
      <w:t>9</w:t>
    </w:r>
    <w:r w:rsidRPr="00633F77">
      <w:rPr>
        <w:rFonts w:ascii="Futura Std Book" w:hAnsi="Futura Std Book" w:cs="Arial"/>
        <w:sz w:val="16"/>
        <w:szCs w:val="16"/>
      </w:rPr>
      <w:fldChar w:fldCharType="end"/>
    </w:r>
  </w:p>
  <w:p w:rsidR="00E40F6B" w:rsidRPr="001D7A65" w:rsidRDefault="00E40F6B" w:rsidP="00DE207C">
    <w:pPr>
      <w:pStyle w:val="Corpotesto"/>
      <w:widowControl w:val="0"/>
      <w:spacing w:after="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B04" w:rsidRDefault="00D40B04">
      <w:r>
        <w:separator/>
      </w:r>
    </w:p>
  </w:footnote>
  <w:footnote w:type="continuationSeparator" w:id="0">
    <w:p w:rsidR="00D40B04" w:rsidRDefault="00D40B04">
      <w:r>
        <w:continuationSeparator/>
      </w:r>
    </w:p>
  </w:footnote>
  <w:footnote w:id="1">
    <w:p w:rsidR="00786F3A" w:rsidRPr="00925688" w:rsidRDefault="00786F3A" w:rsidP="00925688">
      <w:pPr>
        <w:pStyle w:val="Testonotaapidipagina"/>
      </w:pPr>
      <w:r w:rsidRPr="00925688">
        <w:rPr>
          <w:rStyle w:val="Rimandonotaapidipagina"/>
          <w:rFonts w:cs="Arial"/>
          <w:sz w:val="18"/>
          <w:szCs w:val="18"/>
        </w:rPr>
        <w:footnoteRef/>
      </w:r>
      <w:r w:rsidRPr="00925688">
        <w:t xml:space="preserve"> </w:t>
      </w:r>
      <w:r w:rsidRPr="00C757CB">
        <w:rPr>
          <w:rFonts w:asciiTheme="minorHAnsi" w:hAnsiTheme="minorHAnsi" w:cstheme="minorHAnsi"/>
        </w:rPr>
        <w:t>Il presente documento firmato digitalmente a pena d’esclusione,</w:t>
      </w:r>
      <w:r w:rsidR="00965508" w:rsidRPr="00C757CB">
        <w:rPr>
          <w:rFonts w:asciiTheme="minorHAnsi" w:hAnsiTheme="minorHAnsi" w:cstheme="minorHAnsi"/>
        </w:rPr>
        <w:t xml:space="preserve"> dev’</w:t>
      </w:r>
      <w:r w:rsidRPr="00C757CB">
        <w:rPr>
          <w:rFonts w:asciiTheme="minorHAnsi" w:hAnsiTheme="minorHAnsi" w:cstheme="minorHAnsi"/>
        </w:rPr>
        <w:t>essere accompagnato dalla copia di un documento di identità (in corso di validità) del dichiarante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BF6" w:rsidRDefault="00E87BF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9C" w:rsidRDefault="001577FB" w:rsidP="00EC279C">
    <w:pPr>
      <w:tabs>
        <w:tab w:val="center" w:pos="4819"/>
        <w:tab w:val="right" w:pos="9638"/>
      </w:tabs>
      <w:jc w:val="center"/>
    </w:pPr>
    <w:r w:rsidRPr="001577FB"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50A05E44" wp14:editId="334D289A">
          <wp:simplePos x="0" y="0"/>
          <wp:positionH relativeFrom="column">
            <wp:posOffset>1969135</wp:posOffset>
          </wp:positionH>
          <wp:positionV relativeFrom="paragraph">
            <wp:posOffset>145660</wp:posOffset>
          </wp:positionV>
          <wp:extent cx="1560183" cy="870332"/>
          <wp:effectExtent l="0" t="0" r="254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183" cy="87033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33F77" w:rsidRDefault="00633F77" w:rsidP="00633F77">
    <w:pPr>
      <w:pStyle w:val="DGServp2"/>
      <w:rPr>
        <w:rFonts w:ascii="Arial" w:hAnsi="Arial" w:cs="Arial"/>
        <w:sz w:val="18"/>
        <w:szCs w:val="18"/>
      </w:rPr>
    </w:pPr>
  </w:p>
  <w:p w:rsidR="001577FB" w:rsidRDefault="001577FB" w:rsidP="00633F77">
    <w:pPr>
      <w:pStyle w:val="DGServp2"/>
      <w:rPr>
        <w:rFonts w:ascii="Arial" w:hAnsi="Arial" w:cs="Arial"/>
        <w:sz w:val="18"/>
        <w:szCs w:val="18"/>
      </w:rPr>
    </w:pPr>
  </w:p>
  <w:p w:rsidR="001577FB" w:rsidRDefault="001577FB" w:rsidP="00633F77">
    <w:pPr>
      <w:pStyle w:val="DGServp2"/>
      <w:rPr>
        <w:rFonts w:ascii="Arial" w:hAnsi="Arial" w:cs="Arial"/>
        <w:sz w:val="18"/>
        <w:szCs w:val="18"/>
      </w:rPr>
    </w:pPr>
  </w:p>
  <w:p w:rsidR="001577FB" w:rsidRDefault="001577FB" w:rsidP="00633F77">
    <w:pPr>
      <w:pStyle w:val="DGServp2"/>
      <w:rPr>
        <w:rFonts w:ascii="Arial" w:hAnsi="Arial" w:cs="Arial"/>
        <w:sz w:val="18"/>
        <w:szCs w:val="18"/>
      </w:rPr>
    </w:pPr>
  </w:p>
  <w:p w:rsidR="001577FB" w:rsidRPr="001577FB" w:rsidRDefault="001577FB" w:rsidP="001577FB">
    <w:pPr>
      <w:spacing w:before="480" w:after="60" w:line="200" w:lineRule="exact"/>
      <w:jc w:val="center"/>
      <w:rPr>
        <w:rFonts w:ascii="Arial" w:hAnsi="Arial" w:cs="Arial"/>
        <w:sz w:val="18"/>
        <w:szCs w:val="18"/>
      </w:rPr>
    </w:pPr>
    <w:r w:rsidRPr="001577FB">
      <w:rPr>
        <w:rFonts w:ascii="Arial" w:hAnsi="Arial" w:cs="Arial"/>
        <w:sz w:val="18"/>
        <w:szCs w:val="18"/>
      </w:rPr>
      <w:t>PRESIDÈNTZIA</w:t>
    </w:r>
    <w:r w:rsidRPr="001577FB">
      <w:rPr>
        <w:rFonts w:ascii="Arial" w:hAnsi="Arial" w:cs="Arial"/>
        <w:sz w:val="18"/>
        <w:szCs w:val="18"/>
      </w:rPr>
      <w:br/>
      <w:t>PRESIDENZA</w:t>
    </w:r>
  </w:p>
  <w:p w:rsidR="001577FB" w:rsidRDefault="00AF7197" w:rsidP="00AF7197">
    <w:pPr>
      <w:pStyle w:val="DGServp2"/>
      <w:tabs>
        <w:tab w:val="left" w:pos="630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  <w:p w:rsidR="001577FB" w:rsidRDefault="001577FB" w:rsidP="00633F77">
    <w:pPr>
      <w:pStyle w:val="DGServp2"/>
      <w:rPr>
        <w:rFonts w:ascii="Arial" w:hAnsi="Arial" w:cs="Arial"/>
        <w:sz w:val="18"/>
        <w:szCs w:val="18"/>
      </w:rPr>
    </w:pPr>
  </w:p>
  <w:p w:rsidR="00E40F6B" w:rsidRPr="00EF677B" w:rsidRDefault="001577FB" w:rsidP="00EF677B">
    <w:pPr>
      <w:spacing w:after="60" w:line="200" w:lineRule="exact"/>
      <w:rPr>
        <w:rFonts w:ascii="Arial" w:hAnsi="Arial" w:cs="Arial"/>
        <w:sz w:val="18"/>
        <w:szCs w:val="18"/>
      </w:rPr>
    </w:pPr>
    <w:r w:rsidRPr="001577FB">
      <w:rPr>
        <w:rFonts w:ascii="Arial" w:hAnsi="Arial" w:cs="Arial"/>
        <w:sz w:val="18"/>
        <w:szCs w:val="18"/>
      </w:rPr>
      <w:t>Direzione generale della Centrale regionale di Committenza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9C" w:rsidRDefault="001577FB" w:rsidP="00EC279C">
    <w:pPr>
      <w:pStyle w:val="Intestazione"/>
      <w:jc w:val="center"/>
    </w:pPr>
    <w:r w:rsidRPr="001577FB"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321B63E1" wp14:editId="5FD37099">
          <wp:simplePos x="0" y="0"/>
          <wp:positionH relativeFrom="column">
            <wp:posOffset>1979930</wp:posOffset>
          </wp:positionH>
          <wp:positionV relativeFrom="paragraph">
            <wp:posOffset>66446</wp:posOffset>
          </wp:positionV>
          <wp:extent cx="1560183" cy="870332"/>
          <wp:effectExtent l="0" t="0" r="254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183" cy="87033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6E71" w:rsidRDefault="00C56E71" w:rsidP="00EC279C">
    <w:pPr>
      <w:pStyle w:val="Intestazione"/>
      <w:jc w:val="center"/>
    </w:pPr>
  </w:p>
  <w:p w:rsidR="001577FB" w:rsidRDefault="001577FB" w:rsidP="00EC279C">
    <w:pPr>
      <w:pStyle w:val="Intestazione"/>
      <w:jc w:val="center"/>
    </w:pPr>
  </w:p>
  <w:p w:rsidR="001577FB" w:rsidRDefault="001577FB" w:rsidP="00EC279C">
    <w:pPr>
      <w:pStyle w:val="Intestazione"/>
      <w:jc w:val="center"/>
    </w:pPr>
  </w:p>
  <w:p w:rsidR="001577FB" w:rsidRPr="001577FB" w:rsidRDefault="001577FB" w:rsidP="001577FB">
    <w:pPr>
      <w:spacing w:before="480" w:after="60" w:line="200" w:lineRule="exact"/>
      <w:jc w:val="center"/>
      <w:rPr>
        <w:rFonts w:ascii="Arial" w:hAnsi="Arial" w:cs="Arial"/>
        <w:sz w:val="18"/>
        <w:szCs w:val="18"/>
      </w:rPr>
    </w:pPr>
    <w:r w:rsidRPr="001577FB">
      <w:rPr>
        <w:rFonts w:ascii="Arial" w:hAnsi="Arial" w:cs="Arial"/>
        <w:sz w:val="18"/>
        <w:szCs w:val="18"/>
      </w:rPr>
      <w:t>PRESIDÈNTZIA</w:t>
    </w:r>
    <w:r w:rsidRPr="001577FB">
      <w:rPr>
        <w:rFonts w:ascii="Arial" w:hAnsi="Arial" w:cs="Arial"/>
        <w:sz w:val="18"/>
        <w:szCs w:val="18"/>
      </w:rPr>
      <w:br/>
      <w:t>PRESIDENZA</w:t>
    </w:r>
  </w:p>
  <w:p w:rsidR="00C56E71" w:rsidRPr="00EF677B" w:rsidRDefault="001577FB" w:rsidP="00EF677B">
    <w:pPr>
      <w:spacing w:after="60" w:line="200" w:lineRule="exact"/>
      <w:rPr>
        <w:rFonts w:ascii="Arial" w:hAnsi="Arial" w:cs="Arial"/>
        <w:sz w:val="18"/>
        <w:szCs w:val="18"/>
      </w:rPr>
    </w:pPr>
    <w:r w:rsidRPr="001577FB">
      <w:rPr>
        <w:rFonts w:ascii="Arial" w:hAnsi="Arial" w:cs="Arial"/>
        <w:sz w:val="18"/>
        <w:szCs w:val="18"/>
      </w:rPr>
      <w:t>Direzione generale della Centrale regionale di Committenza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D7EA5A"/>
    <w:multiLevelType w:val="multilevel"/>
    <w:tmpl w:val="76CC04E0"/>
    <w:lvl w:ilvl="0">
      <w:numFmt w:val="decimal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1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FFFFFF82"/>
    <w:multiLevelType w:val="singleLevel"/>
    <w:tmpl w:val="14C8AE68"/>
    <w:lvl w:ilvl="0">
      <w:start w:val="1"/>
      <w:numFmt w:val="bullet"/>
      <w:pStyle w:val="Puntoelenco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86365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22"/>
    <w:multiLevelType w:val="multilevel"/>
    <w:tmpl w:val="00000022"/>
    <w:name w:val="WWNum41"/>
    <w:lvl w:ilvl="0">
      <w:start w:val="1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7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9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1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3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5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9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12" w:hanging="360"/>
      </w:pPr>
      <w:rPr>
        <w:rFonts w:ascii="Wingdings" w:hAnsi="Wingdings"/>
      </w:rPr>
    </w:lvl>
  </w:abstractNum>
  <w:abstractNum w:abstractNumId="4">
    <w:nsid w:val="01391181"/>
    <w:multiLevelType w:val="multilevel"/>
    <w:tmpl w:val="48B4ABBC"/>
    <w:lvl w:ilvl="0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34766C8"/>
    <w:multiLevelType w:val="hybridMultilevel"/>
    <w:tmpl w:val="F970D364"/>
    <w:lvl w:ilvl="0" w:tplc="20E8F0BE">
      <w:start w:val="1"/>
      <w:numFmt w:val="bullet"/>
      <w:pStyle w:val="Elencolinea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D8DAC100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04B4876"/>
    <w:multiLevelType w:val="multilevel"/>
    <w:tmpl w:val="0410001D"/>
    <w:lvl w:ilvl="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62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222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582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cs="Times New Roman"/>
      </w:rPr>
    </w:lvl>
  </w:abstractNum>
  <w:abstractNum w:abstractNumId="7">
    <w:nsid w:val="104C784F"/>
    <w:multiLevelType w:val="hybridMultilevel"/>
    <w:tmpl w:val="9B32464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254BB"/>
    <w:multiLevelType w:val="hybridMultilevel"/>
    <w:tmpl w:val="529482A8"/>
    <w:lvl w:ilvl="0" w:tplc="CE2CEC18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9">
    <w:nsid w:val="176656EC"/>
    <w:multiLevelType w:val="hybridMultilevel"/>
    <w:tmpl w:val="F65485D4"/>
    <w:lvl w:ilvl="0" w:tplc="BC50030E">
      <w:start w:val="1"/>
      <w:numFmt w:val="bullet"/>
      <w:pStyle w:val="Destinatari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7F96030"/>
    <w:multiLevelType w:val="multilevel"/>
    <w:tmpl w:val="BF48B90A"/>
    <w:lvl w:ilvl="0">
      <w:start w:val="1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31396"/>
    <w:multiLevelType w:val="hybridMultilevel"/>
    <w:tmpl w:val="89EA6D22"/>
    <w:name w:val="WW8Num9"/>
    <w:lvl w:ilvl="0" w:tplc="BA365796">
      <w:start w:val="1"/>
      <w:numFmt w:val="decimal"/>
      <w:lvlText w:val="%1)"/>
      <w:lvlJc w:val="left"/>
      <w:pPr>
        <w:ind w:left="142"/>
      </w:pPr>
      <w:rPr>
        <w:rFonts w:ascii="Arial" w:hAnsi="Arial" w:cs="Arial" w:hint="default"/>
        <w:sz w:val="20"/>
        <w:szCs w:val="20"/>
      </w:rPr>
    </w:lvl>
    <w:lvl w:ilvl="1" w:tplc="FFFFFFFF">
      <w:numFmt w:val="bullet"/>
      <w:lvlText w:val=""/>
      <w:lvlJc w:val="left"/>
      <w:pPr>
        <w:ind w:left="1211" w:hanging="360"/>
      </w:pPr>
      <w:rPr>
        <w:rFonts w:ascii="Wingdings" w:eastAsia="Times New Roman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996FA6"/>
    <w:multiLevelType w:val="multilevel"/>
    <w:tmpl w:val="8D765E28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"/>
        <w:szCs w:val="24"/>
        <w:u w:val="none"/>
        <w:vertAlign w:val="baseline"/>
      </w:rPr>
    </w:lvl>
    <w:lvl w:ilvl="2">
      <w:start w:val="1"/>
      <w:numFmt w:val="decimal"/>
      <w:pStyle w:val="StileTitolo3Giustificato"/>
      <w:lvlText w:val="%3.1.1"/>
      <w:lvlJc w:val="left"/>
      <w:pPr>
        <w:tabs>
          <w:tab w:val="num" w:pos="1080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none"/>
      <w:lvlRestart w:val="0"/>
      <w:lvlText w:val="1.1.1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13">
    <w:nsid w:val="1BC50A55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1BC75B3E"/>
    <w:multiLevelType w:val="hybridMultilevel"/>
    <w:tmpl w:val="C1D81074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2F73D3"/>
    <w:multiLevelType w:val="hybridMultilevel"/>
    <w:tmpl w:val="46B4ED64"/>
    <w:lvl w:ilvl="0" w:tplc="3B7093E4">
      <w:start w:val="1"/>
      <w:numFmt w:val="decimal"/>
      <w:pStyle w:val="tit1"/>
      <w:lvlText w:val="%1)"/>
      <w:lvlJc w:val="left"/>
      <w:pPr>
        <w:tabs>
          <w:tab w:val="num" w:pos="567"/>
        </w:tabs>
        <w:ind w:left="567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16">
    <w:nsid w:val="255F5601"/>
    <w:multiLevelType w:val="hybridMultilevel"/>
    <w:tmpl w:val="77D6E2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B16DE"/>
    <w:multiLevelType w:val="multilevel"/>
    <w:tmpl w:val="9B3246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220853"/>
    <w:multiLevelType w:val="hybridMultilevel"/>
    <w:tmpl w:val="F0323D8A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26B788E"/>
    <w:multiLevelType w:val="hybridMultilevel"/>
    <w:tmpl w:val="48B4ABBC"/>
    <w:lvl w:ilvl="0" w:tplc="479CBCC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5C7836"/>
    <w:multiLevelType w:val="hybridMultilevel"/>
    <w:tmpl w:val="E8581FBE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845529"/>
    <w:multiLevelType w:val="hybridMultilevel"/>
    <w:tmpl w:val="94005A1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C9F632A"/>
    <w:multiLevelType w:val="hybridMultilevel"/>
    <w:tmpl w:val="9B4AF9DC"/>
    <w:lvl w:ilvl="0" w:tplc="35426D0E">
      <w:start w:val="1"/>
      <w:numFmt w:val="lowerLetter"/>
      <w:pStyle w:val="Elencolettera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FC47485"/>
    <w:multiLevelType w:val="hybridMultilevel"/>
    <w:tmpl w:val="C998692E"/>
    <w:lvl w:ilvl="0" w:tplc="0410000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bullet"/>
      <w:pStyle w:val="Puntoelenco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41773551"/>
    <w:multiLevelType w:val="hybridMultilevel"/>
    <w:tmpl w:val="41001E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16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5FC22BD"/>
    <w:multiLevelType w:val="hybridMultilevel"/>
    <w:tmpl w:val="55306980"/>
    <w:lvl w:ilvl="0" w:tplc="CEDA37C2">
      <w:start w:val="1"/>
      <w:numFmt w:val="decimal"/>
      <w:pStyle w:val="Elenconumer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EAD0CAD"/>
    <w:multiLevelType w:val="hybridMultilevel"/>
    <w:tmpl w:val="7FE03386"/>
    <w:lvl w:ilvl="0" w:tplc="0410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54371651"/>
    <w:multiLevelType w:val="multilevel"/>
    <w:tmpl w:val="37EE2FCE"/>
    <w:lvl w:ilvl="0">
      <w:start w:val="11"/>
      <w:numFmt w:val="decimal"/>
      <w:lvlText w:val="%1)"/>
      <w:lvlJc w:val="left"/>
      <w:pPr>
        <w:ind w:left="86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5415350"/>
    <w:multiLevelType w:val="hybridMultilevel"/>
    <w:tmpl w:val="AAD6456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13384"/>
    <w:multiLevelType w:val="hybridMultilevel"/>
    <w:tmpl w:val="88325F94"/>
    <w:lvl w:ilvl="0" w:tplc="F638830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8175CE"/>
    <w:multiLevelType w:val="hybridMultilevel"/>
    <w:tmpl w:val="75DE6866"/>
    <w:lvl w:ilvl="0" w:tplc="BBEAA28E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65102A2"/>
    <w:multiLevelType w:val="hybridMultilevel"/>
    <w:tmpl w:val="7BCE248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E06880"/>
    <w:multiLevelType w:val="hybridMultilevel"/>
    <w:tmpl w:val="7780EA5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A804BA"/>
    <w:multiLevelType w:val="hybridMultilevel"/>
    <w:tmpl w:val="F48E9C1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DE85E31"/>
    <w:multiLevelType w:val="multilevel"/>
    <w:tmpl w:val="715D1E62"/>
    <w:lvl w:ilvl="0">
      <w:start w:val="1"/>
      <w:numFmt w:val="decimal"/>
      <w:suff w:val="nothing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6F02781A"/>
    <w:multiLevelType w:val="hybridMultilevel"/>
    <w:tmpl w:val="9814C92A"/>
    <w:lvl w:ilvl="0" w:tplc="1D04A6BE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04100005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2C70DD8"/>
    <w:multiLevelType w:val="hybridMultilevel"/>
    <w:tmpl w:val="E8B631E4"/>
    <w:lvl w:ilvl="0" w:tplc="ECE82D4C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3096883"/>
    <w:multiLevelType w:val="hybridMultilevel"/>
    <w:tmpl w:val="57EC8946"/>
    <w:lvl w:ilvl="0" w:tplc="ECE82D4C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4576BCB"/>
    <w:multiLevelType w:val="hybridMultilevel"/>
    <w:tmpl w:val="37EE2FCE"/>
    <w:lvl w:ilvl="0" w:tplc="ECE82D4C">
      <w:start w:val="11"/>
      <w:numFmt w:val="decimal"/>
      <w:lvlText w:val="%1)"/>
      <w:lvlJc w:val="left"/>
      <w:pPr>
        <w:ind w:left="86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74F227CF"/>
    <w:multiLevelType w:val="hybridMultilevel"/>
    <w:tmpl w:val="82DA50D6"/>
    <w:lvl w:ilvl="0" w:tplc="ECE82D4C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6877823"/>
    <w:multiLevelType w:val="hybridMultilevel"/>
    <w:tmpl w:val="5A48FB7C"/>
    <w:lvl w:ilvl="0" w:tplc="0409001B">
      <w:start w:val="1"/>
      <w:numFmt w:val="lowerRoman"/>
      <w:lvlText w:val="%1."/>
      <w:lvlJc w:val="right"/>
      <w:pPr>
        <w:ind w:left="1069" w:hanging="360"/>
      </w:pPr>
    </w:lvl>
    <w:lvl w:ilvl="1" w:tplc="0409001B">
      <w:start w:val="1"/>
      <w:numFmt w:val="lowerRoman"/>
      <w:lvlText w:val="%2."/>
      <w:lvlJc w:val="righ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8117CF8"/>
    <w:multiLevelType w:val="multilevel"/>
    <w:tmpl w:val="82DA50D6"/>
    <w:lvl w:ilvl="0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D782766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25"/>
  </w:num>
  <w:num w:numId="5">
    <w:abstractNumId w:val="22"/>
  </w:num>
  <w:num w:numId="6">
    <w:abstractNumId w:val="15"/>
  </w:num>
  <w:num w:numId="7">
    <w:abstractNumId w:val="36"/>
  </w:num>
  <w:num w:numId="8">
    <w:abstractNumId w:val="8"/>
  </w:num>
  <w:num w:numId="9">
    <w:abstractNumId w:val="23"/>
  </w:num>
  <w:num w:numId="10">
    <w:abstractNumId w:val="35"/>
  </w:num>
  <w:num w:numId="11">
    <w:abstractNumId w:val="0"/>
  </w:num>
  <w:num w:numId="12">
    <w:abstractNumId w:val="31"/>
  </w:num>
  <w:num w:numId="13">
    <w:abstractNumId w:val="21"/>
  </w:num>
  <w:num w:numId="14">
    <w:abstractNumId w:val="26"/>
  </w:num>
  <w:num w:numId="15">
    <w:abstractNumId w:val="12"/>
  </w:num>
  <w:num w:numId="16">
    <w:abstractNumId w:val="40"/>
  </w:num>
  <w:num w:numId="17">
    <w:abstractNumId w:val="19"/>
  </w:num>
  <w:num w:numId="18">
    <w:abstractNumId w:val="4"/>
  </w:num>
  <w:num w:numId="19">
    <w:abstractNumId w:val="37"/>
  </w:num>
  <w:num w:numId="20">
    <w:abstractNumId w:val="18"/>
  </w:num>
  <w:num w:numId="21">
    <w:abstractNumId w:val="39"/>
  </w:num>
  <w:num w:numId="22">
    <w:abstractNumId w:val="27"/>
  </w:num>
  <w:num w:numId="23">
    <w:abstractNumId w:val="42"/>
  </w:num>
  <w:num w:numId="24">
    <w:abstractNumId w:val="6"/>
  </w:num>
  <w:num w:numId="25">
    <w:abstractNumId w:val="43"/>
  </w:num>
  <w:num w:numId="26">
    <w:abstractNumId w:val="13"/>
  </w:num>
  <w:num w:numId="27">
    <w:abstractNumId w:val="24"/>
  </w:num>
  <w:num w:numId="28">
    <w:abstractNumId w:val="33"/>
  </w:num>
  <w:num w:numId="29">
    <w:abstractNumId w:val="36"/>
  </w:num>
  <w:num w:numId="30">
    <w:abstractNumId w:val="16"/>
  </w:num>
  <w:num w:numId="31">
    <w:abstractNumId w:val="14"/>
  </w:num>
  <w:num w:numId="32">
    <w:abstractNumId w:val="32"/>
  </w:num>
  <w:num w:numId="33">
    <w:abstractNumId w:val="30"/>
  </w:num>
  <w:num w:numId="34">
    <w:abstractNumId w:val="38"/>
  </w:num>
  <w:num w:numId="35">
    <w:abstractNumId w:val="34"/>
  </w:num>
  <w:num w:numId="36">
    <w:abstractNumId w:val="41"/>
  </w:num>
  <w:num w:numId="37">
    <w:abstractNumId w:val="28"/>
  </w:num>
  <w:num w:numId="38">
    <w:abstractNumId w:val="20"/>
  </w:num>
  <w:num w:numId="39">
    <w:abstractNumId w:val="7"/>
  </w:num>
  <w:num w:numId="40">
    <w:abstractNumId w:val="17"/>
  </w:num>
  <w:num w:numId="41">
    <w:abstractNumId w:val="10"/>
  </w:num>
  <w:num w:numId="42">
    <w:abstractNumId w:val="29"/>
  </w:num>
  <w:num w:numId="43">
    <w:abstractNumId w:val="3"/>
  </w:num>
  <w:num w:numId="44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DF3"/>
    <w:rsid w:val="00005593"/>
    <w:rsid w:val="00007063"/>
    <w:rsid w:val="000118C3"/>
    <w:rsid w:val="00011F04"/>
    <w:rsid w:val="000121FC"/>
    <w:rsid w:val="00014668"/>
    <w:rsid w:val="00015CF8"/>
    <w:rsid w:val="0003034D"/>
    <w:rsid w:val="00030924"/>
    <w:rsid w:val="00034BD8"/>
    <w:rsid w:val="000359E5"/>
    <w:rsid w:val="000451F9"/>
    <w:rsid w:val="0005043D"/>
    <w:rsid w:val="000608A9"/>
    <w:rsid w:val="00061CCC"/>
    <w:rsid w:val="00064669"/>
    <w:rsid w:val="00067BD4"/>
    <w:rsid w:val="00071712"/>
    <w:rsid w:val="00075A17"/>
    <w:rsid w:val="000771B5"/>
    <w:rsid w:val="000A686A"/>
    <w:rsid w:val="000B757C"/>
    <w:rsid w:val="000C018A"/>
    <w:rsid w:val="000C08A9"/>
    <w:rsid w:val="000C1C25"/>
    <w:rsid w:val="000C5AC4"/>
    <w:rsid w:val="000D3A4C"/>
    <w:rsid w:val="000D4A0A"/>
    <w:rsid w:val="000D7ED9"/>
    <w:rsid w:val="000E0BED"/>
    <w:rsid w:val="000E4FD2"/>
    <w:rsid w:val="000E5B4E"/>
    <w:rsid w:val="000E63E0"/>
    <w:rsid w:val="000E796F"/>
    <w:rsid w:val="0010149C"/>
    <w:rsid w:val="00107712"/>
    <w:rsid w:val="00107F11"/>
    <w:rsid w:val="00112CF7"/>
    <w:rsid w:val="00114F9F"/>
    <w:rsid w:val="001163E4"/>
    <w:rsid w:val="0011692A"/>
    <w:rsid w:val="00121E6E"/>
    <w:rsid w:val="00122B1F"/>
    <w:rsid w:val="00124D3B"/>
    <w:rsid w:val="00131ED0"/>
    <w:rsid w:val="00132643"/>
    <w:rsid w:val="001334CC"/>
    <w:rsid w:val="0014073C"/>
    <w:rsid w:val="001577FB"/>
    <w:rsid w:val="00160569"/>
    <w:rsid w:val="00160745"/>
    <w:rsid w:val="0016117E"/>
    <w:rsid w:val="00161FFA"/>
    <w:rsid w:val="00162270"/>
    <w:rsid w:val="0016367D"/>
    <w:rsid w:val="00166EF6"/>
    <w:rsid w:val="001768E8"/>
    <w:rsid w:val="00184D56"/>
    <w:rsid w:val="00185B75"/>
    <w:rsid w:val="0018727B"/>
    <w:rsid w:val="00193EFF"/>
    <w:rsid w:val="00195533"/>
    <w:rsid w:val="001963DD"/>
    <w:rsid w:val="00196796"/>
    <w:rsid w:val="00196A9E"/>
    <w:rsid w:val="001A35E4"/>
    <w:rsid w:val="001A4152"/>
    <w:rsid w:val="001B2D06"/>
    <w:rsid w:val="001B7F84"/>
    <w:rsid w:val="001C3502"/>
    <w:rsid w:val="001C55A2"/>
    <w:rsid w:val="001C6877"/>
    <w:rsid w:val="001D2842"/>
    <w:rsid w:val="001D7A65"/>
    <w:rsid w:val="001E4B57"/>
    <w:rsid w:val="001E5054"/>
    <w:rsid w:val="00201DCF"/>
    <w:rsid w:val="0020255D"/>
    <w:rsid w:val="00203864"/>
    <w:rsid w:val="00213570"/>
    <w:rsid w:val="002229F6"/>
    <w:rsid w:val="002236CE"/>
    <w:rsid w:val="00226C2A"/>
    <w:rsid w:val="002366B2"/>
    <w:rsid w:val="002370BE"/>
    <w:rsid w:val="0024258A"/>
    <w:rsid w:val="00246B0D"/>
    <w:rsid w:val="002504AA"/>
    <w:rsid w:val="00252195"/>
    <w:rsid w:val="002562D8"/>
    <w:rsid w:val="0026196E"/>
    <w:rsid w:val="00262BD4"/>
    <w:rsid w:val="00265BD2"/>
    <w:rsid w:val="0027053E"/>
    <w:rsid w:val="002819D8"/>
    <w:rsid w:val="00286821"/>
    <w:rsid w:val="00287A84"/>
    <w:rsid w:val="00287F36"/>
    <w:rsid w:val="002948C4"/>
    <w:rsid w:val="00295429"/>
    <w:rsid w:val="00296DF3"/>
    <w:rsid w:val="00297D31"/>
    <w:rsid w:val="002A1C34"/>
    <w:rsid w:val="002A2694"/>
    <w:rsid w:val="002A2C10"/>
    <w:rsid w:val="002A34C7"/>
    <w:rsid w:val="002B741B"/>
    <w:rsid w:val="002C620E"/>
    <w:rsid w:val="002C6A2E"/>
    <w:rsid w:val="002D5C15"/>
    <w:rsid w:val="002D5F02"/>
    <w:rsid w:val="002D637E"/>
    <w:rsid w:val="002E2F6A"/>
    <w:rsid w:val="002E3CE1"/>
    <w:rsid w:val="002F36DD"/>
    <w:rsid w:val="002F5688"/>
    <w:rsid w:val="00315577"/>
    <w:rsid w:val="00323358"/>
    <w:rsid w:val="00323C27"/>
    <w:rsid w:val="0032604D"/>
    <w:rsid w:val="003273E9"/>
    <w:rsid w:val="00330870"/>
    <w:rsid w:val="003317A2"/>
    <w:rsid w:val="0033233D"/>
    <w:rsid w:val="00335B08"/>
    <w:rsid w:val="00336A89"/>
    <w:rsid w:val="00341369"/>
    <w:rsid w:val="00342201"/>
    <w:rsid w:val="003439EC"/>
    <w:rsid w:val="00350E60"/>
    <w:rsid w:val="00350F3E"/>
    <w:rsid w:val="00352ACF"/>
    <w:rsid w:val="00354A97"/>
    <w:rsid w:val="00355251"/>
    <w:rsid w:val="003648C9"/>
    <w:rsid w:val="00365B75"/>
    <w:rsid w:val="003723C8"/>
    <w:rsid w:val="00373035"/>
    <w:rsid w:val="00381A1F"/>
    <w:rsid w:val="003838A8"/>
    <w:rsid w:val="003969D9"/>
    <w:rsid w:val="003B2E3B"/>
    <w:rsid w:val="003B37B0"/>
    <w:rsid w:val="003B3BFA"/>
    <w:rsid w:val="003B458F"/>
    <w:rsid w:val="003B6917"/>
    <w:rsid w:val="003B6C23"/>
    <w:rsid w:val="003B6E0B"/>
    <w:rsid w:val="003C1DEA"/>
    <w:rsid w:val="003C6F38"/>
    <w:rsid w:val="003C7F1F"/>
    <w:rsid w:val="003D0ADD"/>
    <w:rsid w:val="003D6D25"/>
    <w:rsid w:val="003F1924"/>
    <w:rsid w:val="003F1CAC"/>
    <w:rsid w:val="003F2D80"/>
    <w:rsid w:val="003F30C2"/>
    <w:rsid w:val="003F52E1"/>
    <w:rsid w:val="003F6767"/>
    <w:rsid w:val="00400093"/>
    <w:rsid w:val="00401999"/>
    <w:rsid w:val="0041039D"/>
    <w:rsid w:val="00410FD8"/>
    <w:rsid w:val="00416931"/>
    <w:rsid w:val="00424349"/>
    <w:rsid w:val="00427EBB"/>
    <w:rsid w:val="0043438D"/>
    <w:rsid w:val="00436868"/>
    <w:rsid w:val="0043714A"/>
    <w:rsid w:val="0043781C"/>
    <w:rsid w:val="00441C1C"/>
    <w:rsid w:val="00444B32"/>
    <w:rsid w:val="00447B3E"/>
    <w:rsid w:val="00451E3C"/>
    <w:rsid w:val="00453579"/>
    <w:rsid w:val="0045587B"/>
    <w:rsid w:val="004624A3"/>
    <w:rsid w:val="00465785"/>
    <w:rsid w:val="0046700C"/>
    <w:rsid w:val="00467CED"/>
    <w:rsid w:val="00467F58"/>
    <w:rsid w:val="0047233C"/>
    <w:rsid w:val="00475503"/>
    <w:rsid w:val="00475D25"/>
    <w:rsid w:val="00483662"/>
    <w:rsid w:val="00484445"/>
    <w:rsid w:val="004857D4"/>
    <w:rsid w:val="004859BF"/>
    <w:rsid w:val="00486A14"/>
    <w:rsid w:val="004874C6"/>
    <w:rsid w:val="00492A3B"/>
    <w:rsid w:val="0049626B"/>
    <w:rsid w:val="0049635F"/>
    <w:rsid w:val="00496B39"/>
    <w:rsid w:val="004A054C"/>
    <w:rsid w:val="004A0A17"/>
    <w:rsid w:val="004A1266"/>
    <w:rsid w:val="004A21C7"/>
    <w:rsid w:val="004A7E9E"/>
    <w:rsid w:val="004B2EDF"/>
    <w:rsid w:val="004B5C37"/>
    <w:rsid w:val="004B6F61"/>
    <w:rsid w:val="004C38D2"/>
    <w:rsid w:val="004D342B"/>
    <w:rsid w:val="004D6E2F"/>
    <w:rsid w:val="004D7F6E"/>
    <w:rsid w:val="004E1981"/>
    <w:rsid w:val="004E1C08"/>
    <w:rsid w:val="004E67CC"/>
    <w:rsid w:val="004E6C59"/>
    <w:rsid w:val="004F0747"/>
    <w:rsid w:val="005051C5"/>
    <w:rsid w:val="005052FF"/>
    <w:rsid w:val="00512352"/>
    <w:rsid w:val="00515125"/>
    <w:rsid w:val="00515230"/>
    <w:rsid w:val="00515765"/>
    <w:rsid w:val="00516F37"/>
    <w:rsid w:val="005179EA"/>
    <w:rsid w:val="00527525"/>
    <w:rsid w:val="0053162D"/>
    <w:rsid w:val="00532885"/>
    <w:rsid w:val="005345C4"/>
    <w:rsid w:val="005350D6"/>
    <w:rsid w:val="00540E5F"/>
    <w:rsid w:val="00541036"/>
    <w:rsid w:val="005470BF"/>
    <w:rsid w:val="005527B7"/>
    <w:rsid w:val="005625EA"/>
    <w:rsid w:val="00563609"/>
    <w:rsid w:val="00564C86"/>
    <w:rsid w:val="005667BB"/>
    <w:rsid w:val="00567A70"/>
    <w:rsid w:val="00570219"/>
    <w:rsid w:val="0057261F"/>
    <w:rsid w:val="005738D5"/>
    <w:rsid w:val="00574324"/>
    <w:rsid w:val="005831DD"/>
    <w:rsid w:val="00586B7F"/>
    <w:rsid w:val="00590522"/>
    <w:rsid w:val="0059317C"/>
    <w:rsid w:val="00597617"/>
    <w:rsid w:val="005A1BCA"/>
    <w:rsid w:val="005A5E80"/>
    <w:rsid w:val="005B117D"/>
    <w:rsid w:val="005B4A22"/>
    <w:rsid w:val="005C3300"/>
    <w:rsid w:val="005C394E"/>
    <w:rsid w:val="005D24AC"/>
    <w:rsid w:val="005E3534"/>
    <w:rsid w:val="005E4069"/>
    <w:rsid w:val="005F3E6D"/>
    <w:rsid w:val="005F6A13"/>
    <w:rsid w:val="005F750D"/>
    <w:rsid w:val="005F7D7C"/>
    <w:rsid w:val="00600AEC"/>
    <w:rsid w:val="00611082"/>
    <w:rsid w:val="00611335"/>
    <w:rsid w:val="0061382C"/>
    <w:rsid w:val="00613EBA"/>
    <w:rsid w:val="00615D95"/>
    <w:rsid w:val="006162F3"/>
    <w:rsid w:val="006205F4"/>
    <w:rsid w:val="0062359C"/>
    <w:rsid w:val="00626D89"/>
    <w:rsid w:val="00633F77"/>
    <w:rsid w:val="00635904"/>
    <w:rsid w:val="0063663C"/>
    <w:rsid w:val="006378EA"/>
    <w:rsid w:val="00642FA4"/>
    <w:rsid w:val="006502D7"/>
    <w:rsid w:val="00656E7A"/>
    <w:rsid w:val="00657A0C"/>
    <w:rsid w:val="00666487"/>
    <w:rsid w:val="0066708B"/>
    <w:rsid w:val="00667FDD"/>
    <w:rsid w:val="00674B45"/>
    <w:rsid w:val="0068503A"/>
    <w:rsid w:val="006851B2"/>
    <w:rsid w:val="0069095B"/>
    <w:rsid w:val="00695ABA"/>
    <w:rsid w:val="006961F1"/>
    <w:rsid w:val="00697CB0"/>
    <w:rsid w:val="006A2655"/>
    <w:rsid w:val="006A4C21"/>
    <w:rsid w:val="006A582F"/>
    <w:rsid w:val="006B2421"/>
    <w:rsid w:val="006B458A"/>
    <w:rsid w:val="006B6C8C"/>
    <w:rsid w:val="006D07A1"/>
    <w:rsid w:val="006D34CB"/>
    <w:rsid w:val="006D77FE"/>
    <w:rsid w:val="006F02B6"/>
    <w:rsid w:val="006F040A"/>
    <w:rsid w:val="006F0728"/>
    <w:rsid w:val="006F229E"/>
    <w:rsid w:val="00701852"/>
    <w:rsid w:val="00701F9A"/>
    <w:rsid w:val="00704B76"/>
    <w:rsid w:val="00706C68"/>
    <w:rsid w:val="0071158B"/>
    <w:rsid w:val="00713E9C"/>
    <w:rsid w:val="00721599"/>
    <w:rsid w:val="007250FC"/>
    <w:rsid w:val="00726B7B"/>
    <w:rsid w:val="00726C97"/>
    <w:rsid w:val="00727889"/>
    <w:rsid w:val="00733AD1"/>
    <w:rsid w:val="00736AA6"/>
    <w:rsid w:val="00737EAC"/>
    <w:rsid w:val="007417AA"/>
    <w:rsid w:val="00743AF3"/>
    <w:rsid w:val="0074432B"/>
    <w:rsid w:val="00744E52"/>
    <w:rsid w:val="00745DE5"/>
    <w:rsid w:val="00752855"/>
    <w:rsid w:val="00754C58"/>
    <w:rsid w:val="00755814"/>
    <w:rsid w:val="007562A5"/>
    <w:rsid w:val="00764C5F"/>
    <w:rsid w:val="00765D79"/>
    <w:rsid w:val="007661A8"/>
    <w:rsid w:val="0077363A"/>
    <w:rsid w:val="00773AC3"/>
    <w:rsid w:val="00782986"/>
    <w:rsid w:val="00786F3A"/>
    <w:rsid w:val="0079038D"/>
    <w:rsid w:val="007A2CC8"/>
    <w:rsid w:val="007A3B0B"/>
    <w:rsid w:val="007A4134"/>
    <w:rsid w:val="007B239B"/>
    <w:rsid w:val="007B5528"/>
    <w:rsid w:val="007B6D8D"/>
    <w:rsid w:val="007B753D"/>
    <w:rsid w:val="007C36BF"/>
    <w:rsid w:val="007C47A0"/>
    <w:rsid w:val="007C686B"/>
    <w:rsid w:val="007C6937"/>
    <w:rsid w:val="007D0E14"/>
    <w:rsid w:val="007D0F28"/>
    <w:rsid w:val="007D42B9"/>
    <w:rsid w:val="007D765A"/>
    <w:rsid w:val="007D76B8"/>
    <w:rsid w:val="007D7EEA"/>
    <w:rsid w:val="007E6840"/>
    <w:rsid w:val="007E6B5C"/>
    <w:rsid w:val="007F2963"/>
    <w:rsid w:val="007F33C9"/>
    <w:rsid w:val="007F4A7A"/>
    <w:rsid w:val="007F76B5"/>
    <w:rsid w:val="00802E73"/>
    <w:rsid w:val="0080497F"/>
    <w:rsid w:val="00805528"/>
    <w:rsid w:val="0081219B"/>
    <w:rsid w:val="008134D9"/>
    <w:rsid w:val="008152A2"/>
    <w:rsid w:val="00815FE1"/>
    <w:rsid w:val="008171C5"/>
    <w:rsid w:val="00820345"/>
    <w:rsid w:val="00820530"/>
    <w:rsid w:val="008236D8"/>
    <w:rsid w:val="008265F3"/>
    <w:rsid w:val="00832BC5"/>
    <w:rsid w:val="00833513"/>
    <w:rsid w:val="00834B17"/>
    <w:rsid w:val="00845FE5"/>
    <w:rsid w:val="00851502"/>
    <w:rsid w:val="00866776"/>
    <w:rsid w:val="0087056A"/>
    <w:rsid w:val="00873AC1"/>
    <w:rsid w:val="008741B8"/>
    <w:rsid w:val="00877AE9"/>
    <w:rsid w:val="00881575"/>
    <w:rsid w:val="00882DB9"/>
    <w:rsid w:val="0088488A"/>
    <w:rsid w:val="00887C96"/>
    <w:rsid w:val="00887DFF"/>
    <w:rsid w:val="00892438"/>
    <w:rsid w:val="0089555B"/>
    <w:rsid w:val="008A0147"/>
    <w:rsid w:val="008A1A86"/>
    <w:rsid w:val="008A20F0"/>
    <w:rsid w:val="008A2ACD"/>
    <w:rsid w:val="008A4BE6"/>
    <w:rsid w:val="008A6369"/>
    <w:rsid w:val="008B22C6"/>
    <w:rsid w:val="008B3A85"/>
    <w:rsid w:val="008C118D"/>
    <w:rsid w:val="008C1216"/>
    <w:rsid w:val="008C4204"/>
    <w:rsid w:val="008C5ACE"/>
    <w:rsid w:val="008C64AE"/>
    <w:rsid w:val="008C6A5A"/>
    <w:rsid w:val="008C7B89"/>
    <w:rsid w:val="008D0704"/>
    <w:rsid w:val="008D56A9"/>
    <w:rsid w:val="008D5BEC"/>
    <w:rsid w:val="008E0487"/>
    <w:rsid w:val="009033FA"/>
    <w:rsid w:val="00903CEA"/>
    <w:rsid w:val="00910E4A"/>
    <w:rsid w:val="009112F8"/>
    <w:rsid w:val="00914903"/>
    <w:rsid w:val="00914EC6"/>
    <w:rsid w:val="00922B34"/>
    <w:rsid w:val="00923B45"/>
    <w:rsid w:val="00925688"/>
    <w:rsid w:val="00927767"/>
    <w:rsid w:val="00930523"/>
    <w:rsid w:val="009328AB"/>
    <w:rsid w:val="009404ED"/>
    <w:rsid w:val="00942A40"/>
    <w:rsid w:val="00944366"/>
    <w:rsid w:val="00944929"/>
    <w:rsid w:val="0095111A"/>
    <w:rsid w:val="00961749"/>
    <w:rsid w:val="00965508"/>
    <w:rsid w:val="00966ACF"/>
    <w:rsid w:val="00971900"/>
    <w:rsid w:val="00977321"/>
    <w:rsid w:val="00982A82"/>
    <w:rsid w:val="00984769"/>
    <w:rsid w:val="00986560"/>
    <w:rsid w:val="00986DF8"/>
    <w:rsid w:val="00991B19"/>
    <w:rsid w:val="0099315E"/>
    <w:rsid w:val="009A16FC"/>
    <w:rsid w:val="009A545A"/>
    <w:rsid w:val="009B3028"/>
    <w:rsid w:val="009B4479"/>
    <w:rsid w:val="009B4ABD"/>
    <w:rsid w:val="009B55BD"/>
    <w:rsid w:val="009B686F"/>
    <w:rsid w:val="009C14F4"/>
    <w:rsid w:val="009D08E0"/>
    <w:rsid w:val="009D5C51"/>
    <w:rsid w:val="009E3224"/>
    <w:rsid w:val="009E4CEA"/>
    <w:rsid w:val="009E6233"/>
    <w:rsid w:val="009E66E2"/>
    <w:rsid w:val="009F2467"/>
    <w:rsid w:val="00A00D99"/>
    <w:rsid w:val="00A025BF"/>
    <w:rsid w:val="00A030C8"/>
    <w:rsid w:val="00A0471B"/>
    <w:rsid w:val="00A1262E"/>
    <w:rsid w:val="00A12656"/>
    <w:rsid w:val="00A12A8F"/>
    <w:rsid w:val="00A204D1"/>
    <w:rsid w:val="00A22458"/>
    <w:rsid w:val="00A232C6"/>
    <w:rsid w:val="00A23F82"/>
    <w:rsid w:val="00A25056"/>
    <w:rsid w:val="00A27F7E"/>
    <w:rsid w:val="00A3069B"/>
    <w:rsid w:val="00A34A1B"/>
    <w:rsid w:val="00A34D78"/>
    <w:rsid w:val="00A375CC"/>
    <w:rsid w:val="00A41611"/>
    <w:rsid w:val="00A41A2D"/>
    <w:rsid w:val="00A41B23"/>
    <w:rsid w:val="00A41F52"/>
    <w:rsid w:val="00A430D4"/>
    <w:rsid w:val="00A51D6E"/>
    <w:rsid w:val="00A5363B"/>
    <w:rsid w:val="00A53D32"/>
    <w:rsid w:val="00A55880"/>
    <w:rsid w:val="00A56FC6"/>
    <w:rsid w:val="00A607FC"/>
    <w:rsid w:val="00A617C3"/>
    <w:rsid w:val="00A6208B"/>
    <w:rsid w:val="00A64813"/>
    <w:rsid w:val="00A66177"/>
    <w:rsid w:val="00A7038F"/>
    <w:rsid w:val="00A75832"/>
    <w:rsid w:val="00A81D22"/>
    <w:rsid w:val="00A81DD2"/>
    <w:rsid w:val="00A82373"/>
    <w:rsid w:val="00A82677"/>
    <w:rsid w:val="00A8703B"/>
    <w:rsid w:val="00A9107D"/>
    <w:rsid w:val="00A92D96"/>
    <w:rsid w:val="00A92E37"/>
    <w:rsid w:val="00AA0085"/>
    <w:rsid w:val="00AA324B"/>
    <w:rsid w:val="00AC1E28"/>
    <w:rsid w:val="00AC3C89"/>
    <w:rsid w:val="00AC5564"/>
    <w:rsid w:val="00AC5AFC"/>
    <w:rsid w:val="00AC71ED"/>
    <w:rsid w:val="00AD0601"/>
    <w:rsid w:val="00AD43C5"/>
    <w:rsid w:val="00AE1278"/>
    <w:rsid w:val="00AE1393"/>
    <w:rsid w:val="00AF4236"/>
    <w:rsid w:val="00AF7197"/>
    <w:rsid w:val="00B00B98"/>
    <w:rsid w:val="00B04BAA"/>
    <w:rsid w:val="00B15D80"/>
    <w:rsid w:val="00B17865"/>
    <w:rsid w:val="00B17D67"/>
    <w:rsid w:val="00B213E7"/>
    <w:rsid w:val="00B23634"/>
    <w:rsid w:val="00B23C1C"/>
    <w:rsid w:val="00B30CD4"/>
    <w:rsid w:val="00B34A39"/>
    <w:rsid w:val="00B446C2"/>
    <w:rsid w:val="00B46A66"/>
    <w:rsid w:val="00B52931"/>
    <w:rsid w:val="00B5405B"/>
    <w:rsid w:val="00B57C6E"/>
    <w:rsid w:val="00B57E43"/>
    <w:rsid w:val="00B6059C"/>
    <w:rsid w:val="00B60FAD"/>
    <w:rsid w:val="00B629C4"/>
    <w:rsid w:val="00B641D2"/>
    <w:rsid w:val="00B66E41"/>
    <w:rsid w:val="00B81316"/>
    <w:rsid w:val="00B85F68"/>
    <w:rsid w:val="00B86436"/>
    <w:rsid w:val="00B90BFA"/>
    <w:rsid w:val="00B93872"/>
    <w:rsid w:val="00B948EC"/>
    <w:rsid w:val="00BA231D"/>
    <w:rsid w:val="00BA598D"/>
    <w:rsid w:val="00BA7D71"/>
    <w:rsid w:val="00BB3431"/>
    <w:rsid w:val="00BB5088"/>
    <w:rsid w:val="00BB7E21"/>
    <w:rsid w:val="00BC2D37"/>
    <w:rsid w:val="00BC56D8"/>
    <w:rsid w:val="00BC6380"/>
    <w:rsid w:val="00BC67CA"/>
    <w:rsid w:val="00BC7C1C"/>
    <w:rsid w:val="00BE04B2"/>
    <w:rsid w:val="00BE5ADA"/>
    <w:rsid w:val="00BE67A8"/>
    <w:rsid w:val="00BE7323"/>
    <w:rsid w:val="00BF01AA"/>
    <w:rsid w:val="00BF102F"/>
    <w:rsid w:val="00BF2BA4"/>
    <w:rsid w:val="00BF53CF"/>
    <w:rsid w:val="00BF6AE0"/>
    <w:rsid w:val="00BF7A03"/>
    <w:rsid w:val="00BF7FDA"/>
    <w:rsid w:val="00C02136"/>
    <w:rsid w:val="00C030EC"/>
    <w:rsid w:val="00C052F5"/>
    <w:rsid w:val="00C0583F"/>
    <w:rsid w:val="00C071B1"/>
    <w:rsid w:val="00C108EC"/>
    <w:rsid w:val="00C1296C"/>
    <w:rsid w:val="00C132E2"/>
    <w:rsid w:val="00C20F64"/>
    <w:rsid w:val="00C21D90"/>
    <w:rsid w:val="00C2496F"/>
    <w:rsid w:val="00C24ED7"/>
    <w:rsid w:val="00C25861"/>
    <w:rsid w:val="00C3005A"/>
    <w:rsid w:val="00C34611"/>
    <w:rsid w:val="00C348B0"/>
    <w:rsid w:val="00C34AFC"/>
    <w:rsid w:val="00C3621E"/>
    <w:rsid w:val="00C40EFC"/>
    <w:rsid w:val="00C4260B"/>
    <w:rsid w:val="00C43943"/>
    <w:rsid w:val="00C56E71"/>
    <w:rsid w:val="00C61D78"/>
    <w:rsid w:val="00C63A65"/>
    <w:rsid w:val="00C65328"/>
    <w:rsid w:val="00C66AE9"/>
    <w:rsid w:val="00C705D1"/>
    <w:rsid w:val="00C73635"/>
    <w:rsid w:val="00C74FD9"/>
    <w:rsid w:val="00C757CB"/>
    <w:rsid w:val="00C87996"/>
    <w:rsid w:val="00C90E4D"/>
    <w:rsid w:val="00C92C21"/>
    <w:rsid w:val="00C97D45"/>
    <w:rsid w:val="00CA699C"/>
    <w:rsid w:val="00CA6A83"/>
    <w:rsid w:val="00CA79F9"/>
    <w:rsid w:val="00CB3F87"/>
    <w:rsid w:val="00CB4799"/>
    <w:rsid w:val="00CB5B5C"/>
    <w:rsid w:val="00CB67CB"/>
    <w:rsid w:val="00CB6BAA"/>
    <w:rsid w:val="00CC1DEA"/>
    <w:rsid w:val="00CC1DFE"/>
    <w:rsid w:val="00CC32C1"/>
    <w:rsid w:val="00CC51B3"/>
    <w:rsid w:val="00CC7F60"/>
    <w:rsid w:val="00CD3170"/>
    <w:rsid w:val="00CD39B3"/>
    <w:rsid w:val="00CD3F97"/>
    <w:rsid w:val="00CE2D3A"/>
    <w:rsid w:val="00CF0AFC"/>
    <w:rsid w:val="00CF26BF"/>
    <w:rsid w:val="00CF3F7E"/>
    <w:rsid w:val="00CF631E"/>
    <w:rsid w:val="00D04E1F"/>
    <w:rsid w:val="00D101DD"/>
    <w:rsid w:val="00D103E3"/>
    <w:rsid w:val="00D168C6"/>
    <w:rsid w:val="00D17AE0"/>
    <w:rsid w:val="00D219C5"/>
    <w:rsid w:val="00D22A84"/>
    <w:rsid w:val="00D23A2C"/>
    <w:rsid w:val="00D24290"/>
    <w:rsid w:val="00D24DE1"/>
    <w:rsid w:val="00D26D0A"/>
    <w:rsid w:val="00D31353"/>
    <w:rsid w:val="00D31CDF"/>
    <w:rsid w:val="00D331B0"/>
    <w:rsid w:val="00D34E0E"/>
    <w:rsid w:val="00D34FD7"/>
    <w:rsid w:val="00D362A8"/>
    <w:rsid w:val="00D36E33"/>
    <w:rsid w:val="00D40B04"/>
    <w:rsid w:val="00D41F94"/>
    <w:rsid w:val="00D437E3"/>
    <w:rsid w:val="00D43E5C"/>
    <w:rsid w:val="00D47416"/>
    <w:rsid w:val="00D52BAF"/>
    <w:rsid w:val="00D563A2"/>
    <w:rsid w:val="00D64B80"/>
    <w:rsid w:val="00D771E6"/>
    <w:rsid w:val="00D81DAF"/>
    <w:rsid w:val="00D87145"/>
    <w:rsid w:val="00D94769"/>
    <w:rsid w:val="00DA2A2D"/>
    <w:rsid w:val="00DA5CFE"/>
    <w:rsid w:val="00DA6340"/>
    <w:rsid w:val="00DA65B4"/>
    <w:rsid w:val="00DA77C1"/>
    <w:rsid w:val="00DB0C21"/>
    <w:rsid w:val="00DB1B0D"/>
    <w:rsid w:val="00DB47FE"/>
    <w:rsid w:val="00DB77D6"/>
    <w:rsid w:val="00DC0188"/>
    <w:rsid w:val="00DC0343"/>
    <w:rsid w:val="00DC04D5"/>
    <w:rsid w:val="00DC279C"/>
    <w:rsid w:val="00DC333B"/>
    <w:rsid w:val="00DC66B1"/>
    <w:rsid w:val="00DD2B78"/>
    <w:rsid w:val="00DD43C6"/>
    <w:rsid w:val="00DE0101"/>
    <w:rsid w:val="00DE207C"/>
    <w:rsid w:val="00DE404F"/>
    <w:rsid w:val="00DE512E"/>
    <w:rsid w:val="00DE5183"/>
    <w:rsid w:val="00DE5658"/>
    <w:rsid w:val="00DE6F96"/>
    <w:rsid w:val="00DF32FD"/>
    <w:rsid w:val="00DF702C"/>
    <w:rsid w:val="00E00137"/>
    <w:rsid w:val="00E00A0F"/>
    <w:rsid w:val="00E069B6"/>
    <w:rsid w:val="00E108B6"/>
    <w:rsid w:val="00E12761"/>
    <w:rsid w:val="00E2492F"/>
    <w:rsid w:val="00E2744F"/>
    <w:rsid w:val="00E27B2A"/>
    <w:rsid w:val="00E308EA"/>
    <w:rsid w:val="00E401C0"/>
    <w:rsid w:val="00E40D49"/>
    <w:rsid w:val="00E40F6B"/>
    <w:rsid w:val="00E4203B"/>
    <w:rsid w:val="00E42297"/>
    <w:rsid w:val="00E42FA9"/>
    <w:rsid w:val="00E43BF0"/>
    <w:rsid w:val="00E44DAF"/>
    <w:rsid w:val="00E52073"/>
    <w:rsid w:val="00E52B8E"/>
    <w:rsid w:val="00E54887"/>
    <w:rsid w:val="00E55C8C"/>
    <w:rsid w:val="00E60BDF"/>
    <w:rsid w:val="00E61791"/>
    <w:rsid w:val="00E61C47"/>
    <w:rsid w:val="00E61F01"/>
    <w:rsid w:val="00E64066"/>
    <w:rsid w:val="00E65959"/>
    <w:rsid w:val="00E71904"/>
    <w:rsid w:val="00E73AA9"/>
    <w:rsid w:val="00E74016"/>
    <w:rsid w:val="00E80C92"/>
    <w:rsid w:val="00E82477"/>
    <w:rsid w:val="00E846B3"/>
    <w:rsid w:val="00E8789F"/>
    <w:rsid w:val="00E8799B"/>
    <w:rsid w:val="00E87BF6"/>
    <w:rsid w:val="00E92A51"/>
    <w:rsid w:val="00EA08E0"/>
    <w:rsid w:val="00EA1559"/>
    <w:rsid w:val="00EA2F9C"/>
    <w:rsid w:val="00EA45E3"/>
    <w:rsid w:val="00EA6073"/>
    <w:rsid w:val="00EB0DD2"/>
    <w:rsid w:val="00EB447B"/>
    <w:rsid w:val="00EC0465"/>
    <w:rsid w:val="00EC279C"/>
    <w:rsid w:val="00EC65D7"/>
    <w:rsid w:val="00ED5F2D"/>
    <w:rsid w:val="00ED736A"/>
    <w:rsid w:val="00ED757B"/>
    <w:rsid w:val="00ED7C4F"/>
    <w:rsid w:val="00EE0238"/>
    <w:rsid w:val="00EE3FD4"/>
    <w:rsid w:val="00EE4617"/>
    <w:rsid w:val="00EE4834"/>
    <w:rsid w:val="00EE4889"/>
    <w:rsid w:val="00EE5DCD"/>
    <w:rsid w:val="00EF3736"/>
    <w:rsid w:val="00EF4A0D"/>
    <w:rsid w:val="00EF51B5"/>
    <w:rsid w:val="00EF54E2"/>
    <w:rsid w:val="00EF677B"/>
    <w:rsid w:val="00EF68B6"/>
    <w:rsid w:val="00F00DAB"/>
    <w:rsid w:val="00F0621E"/>
    <w:rsid w:val="00F15818"/>
    <w:rsid w:val="00F16BBF"/>
    <w:rsid w:val="00F22AC1"/>
    <w:rsid w:val="00F268E8"/>
    <w:rsid w:val="00F26BE0"/>
    <w:rsid w:val="00F275BA"/>
    <w:rsid w:val="00F36D8A"/>
    <w:rsid w:val="00F402E4"/>
    <w:rsid w:val="00F41207"/>
    <w:rsid w:val="00F4559C"/>
    <w:rsid w:val="00F46342"/>
    <w:rsid w:val="00F50CBD"/>
    <w:rsid w:val="00F50D93"/>
    <w:rsid w:val="00F516E2"/>
    <w:rsid w:val="00F55E39"/>
    <w:rsid w:val="00F57D13"/>
    <w:rsid w:val="00F603B2"/>
    <w:rsid w:val="00F70B5B"/>
    <w:rsid w:val="00F7256E"/>
    <w:rsid w:val="00F7636A"/>
    <w:rsid w:val="00F76C54"/>
    <w:rsid w:val="00F84567"/>
    <w:rsid w:val="00F9048F"/>
    <w:rsid w:val="00F93E6C"/>
    <w:rsid w:val="00F94B92"/>
    <w:rsid w:val="00F961C9"/>
    <w:rsid w:val="00F96D3F"/>
    <w:rsid w:val="00FA72EE"/>
    <w:rsid w:val="00FA7F2B"/>
    <w:rsid w:val="00FB3A61"/>
    <w:rsid w:val="00FB670B"/>
    <w:rsid w:val="00FB7EEA"/>
    <w:rsid w:val="00FC76C0"/>
    <w:rsid w:val="00FD2AD1"/>
    <w:rsid w:val="00FD323E"/>
    <w:rsid w:val="00FD41F6"/>
    <w:rsid w:val="00FD57F1"/>
    <w:rsid w:val="00FE2559"/>
    <w:rsid w:val="00FE5616"/>
    <w:rsid w:val="00FF0370"/>
    <w:rsid w:val="00FF201A"/>
    <w:rsid w:val="00FF20F5"/>
    <w:rsid w:val="00FF3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179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6D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60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9B55BD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667BB"/>
    <w:pPr>
      <w:keepNext/>
      <w:outlineLvl w:val="6"/>
    </w:pPr>
    <w:rPr>
      <w:rFonts w:ascii="Futura Std Book" w:hAnsi="Futura Std Book"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296DF3"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070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sid w:val="009B55BD"/>
    <w:rPr>
      <w:rFonts w:ascii="Calibri" w:eastAsia="MS Gothic" w:hAnsi="Calibri"/>
      <w:b/>
      <w:sz w:val="26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5667BB"/>
    <w:rPr>
      <w:rFonts w:ascii="Futura Std Book" w:hAnsi="Futura Std Book"/>
      <w:sz w:val="14"/>
    </w:rPr>
  </w:style>
  <w:style w:type="paragraph" w:styleId="Intestazione">
    <w:name w:val="header"/>
    <w:aliases w:val="Even"/>
    <w:basedOn w:val="Normale"/>
    <w:link w:val="IntestazioneCarattere"/>
    <w:uiPriority w:val="99"/>
    <w:rsid w:val="00B605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96DF3"/>
    <w:rPr>
      <w:sz w:val="24"/>
    </w:rPr>
  </w:style>
  <w:style w:type="paragraph" w:styleId="Pidipagina">
    <w:name w:val="footer"/>
    <w:basedOn w:val="Normale"/>
    <w:link w:val="PidipaginaCarattere"/>
    <w:uiPriority w:val="99"/>
    <w:rsid w:val="00B6059C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pacing w:val="4"/>
      <w:sz w:val="1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0704"/>
    <w:rPr>
      <w:sz w:val="24"/>
      <w:szCs w:val="24"/>
    </w:rPr>
  </w:style>
  <w:style w:type="paragraph" w:customStyle="1" w:styleId="caricafirma">
    <w:name w:val="carica firma"/>
    <w:basedOn w:val="Normale"/>
    <w:next w:val="nomefirma"/>
    <w:rsid w:val="00B6059C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nomefirma">
    <w:name w:val="nome firma"/>
    <w:basedOn w:val="Normale"/>
    <w:rsid w:val="00B6059C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Titololt">
    <w:name w:val="Titolo lt"/>
    <w:basedOn w:val="Normale"/>
    <w:next w:val="Titololtsegue"/>
    <w:rsid w:val="00B6059C"/>
    <w:pPr>
      <w:spacing w:before="240"/>
    </w:pPr>
    <w:rPr>
      <w:b/>
      <w:bCs/>
    </w:rPr>
  </w:style>
  <w:style w:type="paragraph" w:customStyle="1" w:styleId="Titololtsegue">
    <w:name w:val="Titolo lt segue"/>
    <w:basedOn w:val="Giustificato"/>
    <w:next w:val="Giustificato"/>
    <w:rsid w:val="00B6059C"/>
    <w:pPr>
      <w:spacing w:before="0"/>
      <w:jc w:val="left"/>
    </w:pPr>
  </w:style>
  <w:style w:type="paragraph" w:customStyle="1" w:styleId="Giustificato">
    <w:name w:val="Giustificato"/>
    <w:basedOn w:val="Normalelt"/>
    <w:rsid w:val="00B6059C"/>
    <w:pPr>
      <w:jc w:val="both"/>
    </w:pPr>
  </w:style>
  <w:style w:type="paragraph" w:customStyle="1" w:styleId="Normalelt">
    <w:name w:val="Normale lt"/>
    <w:basedOn w:val="Normale"/>
    <w:rsid w:val="00B6059C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Elencolinea">
    <w:name w:val="Elenco linea"/>
    <w:basedOn w:val="Normalelt"/>
    <w:rsid w:val="00B6059C"/>
    <w:pPr>
      <w:numPr>
        <w:numId w:val="3"/>
      </w:numPr>
      <w:spacing w:before="0" w:after="0"/>
      <w:ind w:left="357" w:hanging="357"/>
    </w:pPr>
  </w:style>
  <w:style w:type="paragraph" w:customStyle="1" w:styleId="Elenconumero">
    <w:name w:val="Elenco numero"/>
    <w:basedOn w:val="Elencolinea"/>
    <w:rsid w:val="00B6059C"/>
    <w:pPr>
      <w:numPr>
        <w:numId w:val="4"/>
      </w:numPr>
    </w:pPr>
  </w:style>
  <w:style w:type="paragraph" w:customStyle="1" w:styleId="Elencolettera">
    <w:name w:val="Elenco lettera"/>
    <w:basedOn w:val="Elencolinea"/>
    <w:rsid w:val="00B6059C"/>
    <w:pPr>
      <w:numPr>
        <w:numId w:val="5"/>
      </w:numPr>
      <w:ind w:left="357" w:hanging="357"/>
    </w:pPr>
  </w:style>
  <w:style w:type="paragraph" w:customStyle="1" w:styleId="Oggetto">
    <w:name w:val="Oggetto"/>
    <w:basedOn w:val="Normale"/>
    <w:next w:val="Normalelt"/>
    <w:rsid w:val="00B6059C"/>
    <w:pPr>
      <w:spacing w:before="480" w:after="480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customStyle="1" w:styleId="Destinatari">
    <w:name w:val="Destinatari"/>
    <w:basedOn w:val="Normalelt"/>
    <w:rsid w:val="00B6059C"/>
    <w:pPr>
      <w:numPr>
        <w:numId w:val="2"/>
      </w:numPr>
      <w:tabs>
        <w:tab w:val="left" w:pos="1134"/>
      </w:tabs>
      <w:spacing w:before="0" w:after="0"/>
    </w:pPr>
  </w:style>
  <w:style w:type="paragraph" w:customStyle="1" w:styleId="Protocollo">
    <w:name w:val="Protocollo"/>
    <w:basedOn w:val="Normale"/>
    <w:next w:val="Destinatari"/>
    <w:rsid w:val="00B6059C"/>
    <w:pPr>
      <w:tabs>
        <w:tab w:val="right" w:pos="8787"/>
      </w:tabs>
      <w:spacing w:before="600" w:after="480" w:line="360" w:lineRule="auto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styleId="Data">
    <w:name w:val="Date"/>
    <w:basedOn w:val="Normale"/>
    <w:next w:val="Destinatari"/>
    <w:link w:val="DataCarattere"/>
    <w:uiPriority w:val="99"/>
    <w:rsid w:val="00B6059C"/>
    <w:pPr>
      <w:spacing w:before="600" w:after="480" w:line="360" w:lineRule="auto"/>
      <w:ind w:left="1985"/>
    </w:pPr>
    <w:rPr>
      <w:rFonts w:ascii="Arial" w:hAnsi="Arial"/>
      <w:sz w:val="18"/>
    </w:rPr>
  </w:style>
  <w:style w:type="character" w:customStyle="1" w:styleId="DataCarattere">
    <w:name w:val="Data Carattere"/>
    <w:basedOn w:val="Carpredefinitoparagrafo"/>
    <w:link w:val="Data"/>
    <w:uiPriority w:val="99"/>
    <w:semiHidden/>
    <w:rsid w:val="008D0704"/>
    <w:rPr>
      <w:sz w:val="24"/>
      <w:szCs w:val="24"/>
    </w:rPr>
  </w:style>
  <w:style w:type="paragraph" w:customStyle="1" w:styleId="Regionep1">
    <w:name w:val="Regione p1"/>
    <w:basedOn w:val="Normale"/>
    <w:next w:val="Assesstop1"/>
    <w:rsid w:val="00B6059C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rsid w:val="00B6059C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B6059C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Regionep2">
    <w:name w:val="Regione p2"/>
    <w:basedOn w:val="Regionep1"/>
    <w:next w:val="Assesstop2"/>
    <w:rsid w:val="00B6059C"/>
    <w:pPr>
      <w:spacing w:before="120" w:after="0"/>
    </w:pPr>
    <w:rPr>
      <w:sz w:val="13"/>
    </w:rPr>
  </w:style>
  <w:style w:type="paragraph" w:customStyle="1" w:styleId="Assesstop2">
    <w:name w:val="Assessto p2"/>
    <w:basedOn w:val="Assesstop1"/>
    <w:next w:val="DGServp2"/>
    <w:rsid w:val="00B6059C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sid w:val="00B6059C"/>
    <w:rPr>
      <w:sz w:val="14"/>
    </w:rPr>
  </w:style>
  <w:style w:type="paragraph" w:customStyle="1" w:styleId="Destinconosc">
    <w:name w:val="Destin conosc"/>
    <w:basedOn w:val="Destinatari"/>
    <w:rsid w:val="00B6059C"/>
    <w:pPr>
      <w:numPr>
        <w:numId w:val="0"/>
      </w:numPr>
    </w:pPr>
  </w:style>
  <w:style w:type="character" w:styleId="Collegamentoipertestuale">
    <w:name w:val="Hyperlink"/>
    <w:basedOn w:val="Carpredefinitoparagrafo"/>
    <w:uiPriority w:val="99"/>
    <w:rsid w:val="00296DF3"/>
    <w:rPr>
      <w:color w:val="0000FF"/>
      <w:u w:val="single"/>
    </w:rPr>
  </w:style>
  <w:style w:type="paragraph" w:customStyle="1" w:styleId="Default">
    <w:name w:val="Default"/>
    <w:rsid w:val="00296D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e">
    <w:name w:val="Stile"/>
    <w:basedOn w:val="Normale"/>
    <w:next w:val="Corpotesto"/>
    <w:rsid w:val="0033233D"/>
    <w:pPr>
      <w:spacing w:after="120"/>
    </w:pPr>
  </w:style>
  <w:style w:type="paragraph" w:customStyle="1" w:styleId="tit1">
    <w:name w:val="tit 1"/>
    <w:basedOn w:val="Titolo1"/>
    <w:autoRedefine/>
    <w:uiPriority w:val="99"/>
    <w:rsid w:val="00296DF3"/>
    <w:pPr>
      <w:numPr>
        <w:numId w:val="6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before="480" w:after="120" w:line="320" w:lineRule="exact"/>
      <w:ind w:left="357" w:hanging="357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Testonotaapidipagina">
    <w:name w:val="footnote text"/>
    <w:basedOn w:val="Normale"/>
    <w:link w:val="TestonotaapidipaginaCarattere"/>
    <w:autoRedefine/>
    <w:uiPriority w:val="99"/>
    <w:rsid w:val="00925688"/>
    <w:pPr>
      <w:jc w:val="both"/>
    </w:pPr>
    <w:rPr>
      <w:rFonts w:ascii="Arial" w:hAnsi="Arial"/>
      <w:sz w:val="16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925688"/>
    <w:rPr>
      <w:rFonts w:ascii="Arial" w:hAnsi="Arial"/>
      <w:sz w:val="16"/>
    </w:rPr>
  </w:style>
  <w:style w:type="character" w:styleId="Rimandonotaapidipagina">
    <w:name w:val="footnote reference"/>
    <w:basedOn w:val="Carpredefinitoparagrafo"/>
    <w:rsid w:val="00296DF3"/>
    <w:rPr>
      <w:vertAlign w:val="superscript"/>
    </w:rPr>
  </w:style>
  <w:style w:type="paragraph" w:customStyle="1" w:styleId="Numerazioneperbuste">
    <w:name w:val="Numerazione per buste"/>
    <w:basedOn w:val="Normale"/>
    <w:rsid w:val="00296DF3"/>
    <w:pPr>
      <w:numPr>
        <w:numId w:val="7"/>
      </w:numPr>
      <w:spacing w:before="120" w:after="120" w:line="360" w:lineRule="auto"/>
      <w:jc w:val="both"/>
    </w:pPr>
  </w:style>
  <w:style w:type="paragraph" w:customStyle="1" w:styleId="puntato">
    <w:name w:val="puntato"/>
    <w:basedOn w:val="Normale"/>
    <w:rsid w:val="00296DF3"/>
    <w:pPr>
      <w:spacing w:line="360" w:lineRule="auto"/>
      <w:jc w:val="both"/>
    </w:pPr>
  </w:style>
  <w:style w:type="paragraph" w:customStyle="1" w:styleId="sche4">
    <w:name w:val="sche_4"/>
    <w:rsid w:val="00296DF3"/>
    <w:pPr>
      <w:jc w:val="both"/>
    </w:pPr>
    <w:rPr>
      <w:rFonts w:ascii="Helvetica" w:hAnsi="Helvetica"/>
      <w:lang w:val="en-US"/>
    </w:rPr>
  </w:style>
  <w:style w:type="paragraph" w:styleId="Corpotesto">
    <w:name w:val="Body Text"/>
    <w:basedOn w:val="Normale"/>
    <w:link w:val="CorpotestoCarattere"/>
    <w:uiPriority w:val="99"/>
    <w:rsid w:val="00E069B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069B6"/>
    <w:rPr>
      <w:sz w:val="24"/>
    </w:rPr>
  </w:style>
  <w:style w:type="character" w:customStyle="1" w:styleId="CorpodeltestoCarattere2">
    <w:name w:val="Corpo del testo Carattere2"/>
    <w:rsid w:val="00296DF3"/>
    <w:rPr>
      <w:sz w:val="24"/>
    </w:rPr>
  </w:style>
  <w:style w:type="table" w:styleId="Grigliatabella">
    <w:name w:val="Table Grid"/>
    <w:basedOn w:val="Tabellanormale"/>
    <w:uiPriority w:val="39"/>
    <w:rsid w:val="00451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C108E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C108EC"/>
    <w:rPr>
      <w:rFonts w:ascii="Tahoma" w:hAnsi="Tahoma"/>
      <w:sz w:val="16"/>
    </w:rPr>
  </w:style>
  <w:style w:type="paragraph" w:customStyle="1" w:styleId="provvr0">
    <w:name w:val="provv_r0"/>
    <w:basedOn w:val="Normale"/>
    <w:rsid w:val="00942A40"/>
    <w:pPr>
      <w:spacing w:before="100" w:beforeAutospacing="1" w:after="100" w:afterAutospacing="1"/>
    </w:pPr>
  </w:style>
  <w:style w:type="character" w:customStyle="1" w:styleId="provvnumcomma">
    <w:name w:val="provv_numcomma"/>
    <w:rsid w:val="00942A40"/>
  </w:style>
  <w:style w:type="character" w:customStyle="1" w:styleId="apple-converted-space">
    <w:name w:val="apple-converted-space"/>
    <w:rsid w:val="00942A40"/>
  </w:style>
  <w:style w:type="character" w:customStyle="1" w:styleId="linkneltesto">
    <w:name w:val="link_nel_testo"/>
    <w:rsid w:val="00942A40"/>
  </w:style>
  <w:style w:type="paragraph" w:styleId="Puntoelenco">
    <w:name w:val="List Bullet"/>
    <w:basedOn w:val="Normale"/>
    <w:uiPriority w:val="99"/>
    <w:rsid w:val="0046700C"/>
    <w:pPr>
      <w:numPr>
        <w:ilvl w:val="2"/>
        <w:numId w:val="9"/>
      </w:numPr>
      <w:jc w:val="both"/>
    </w:pPr>
  </w:style>
  <w:style w:type="character" w:styleId="Enfasigrassetto">
    <w:name w:val="Strong"/>
    <w:basedOn w:val="Carpredefinitoparagrafo"/>
    <w:uiPriority w:val="22"/>
    <w:qFormat/>
    <w:rsid w:val="007E6840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10149C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63663C"/>
    <w:rPr>
      <w:sz w:val="16"/>
    </w:rPr>
  </w:style>
  <w:style w:type="paragraph" w:styleId="Testocommento">
    <w:name w:val="annotation text"/>
    <w:basedOn w:val="Normale"/>
    <w:link w:val="TestocommentoCarattere"/>
    <w:uiPriority w:val="99"/>
    <w:rsid w:val="0063663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63663C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6366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63663C"/>
    <w:rPr>
      <w:rFonts w:cs="Times New Roman"/>
      <w:b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8741B8"/>
    <w:pPr>
      <w:spacing w:after="120"/>
    </w:pPr>
  </w:style>
  <w:style w:type="paragraph" w:customStyle="1" w:styleId="StileTitolo3Giustificato">
    <w:name w:val="Stile Titolo 3 + Giustificato"/>
    <w:basedOn w:val="Titolo3"/>
    <w:autoRedefine/>
    <w:rsid w:val="009B55BD"/>
    <w:pPr>
      <w:numPr>
        <w:ilvl w:val="2"/>
        <w:numId w:val="15"/>
      </w:numPr>
      <w:tabs>
        <w:tab w:val="clear" w:pos="1080"/>
        <w:tab w:val="num" w:pos="1800"/>
      </w:tabs>
      <w:spacing w:after="120" w:line="360" w:lineRule="auto"/>
      <w:ind w:left="1800" w:hanging="360"/>
      <w:jc w:val="both"/>
    </w:pPr>
    <w:rPr>
      <w:rFonts w:ascii="Times New Roman" w:eastAsia="Times New Roman" w:hAnsi="Times New Roman"/>
      <w:bCs w:val="0"/>
      <w:iCs/>
      <w:color w:val="000000"/>
      <w:sz w:val="24"/>
      <w:szCs w:val="20"/>
    </w:rPr>
  </w:style>
  <w:style w:type="character" w:customStyle="1" w:styleId="CorpodeltestoCarattere">
    <w:name w:val="Corpo del testo Carattere"/>
    <w:link w:val="Corpodeltesto1"/>
    <w:uiPriority w:val="99"/>
    <w:qFormat/>
    <w:locked/>
    <w:rsid w:val="00C1296C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F603B2"/>
    <w:pPr>
      <w:ind w:left="720"/>
      <w:contextualSpacing/>
    </w:pPr>
  </w:style>
  <w:style w:type="paragraph" w:styleId="Sommario7">
    <w:name w:val="toc 7"/>
    <w:basedOn w:val="Normale"/>
    <w:next w:val="Normale"/>
    <w:autoRedefine/>
    <w:uiPriority w:val="39"/>
    <w:semiHidden/>
    <w:rsid w:val="00F7636A"/>
    <w:pPr>
      <w:ind w:left="1000"/>
    </w:pPr>
    <w:rPr>
      <w:sz w:val="20"/>
      <w:szCs w:val="20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F7636A"/>
    <w:rPr>
      <w:sz w:val="24"/>
    </w:rPr>
  </w:style>
  <w:style w:type="paragraph" w:styleId="Sottotitolo">
    <w:name w:val="Subtitle"/>
    <w:basedOn w:val="Normale"/>
    <w:next w:val="Normale"/>
    <w:link w:val="SottotitoloCarattere"/>
    <w:qFormat/>
    <w:rsid w:val="000646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ttotitoloCarattere">
    <w:name w:val="Sottotitolo Carattere"/>
    <w:basedOn w:val="Carpredefinitoparagrafo"/>
    <w:link w:val="Sottotitolo"/>
    <w:rsid w:val="000646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orpodeltesto3">
    <w:name w:val="Body Text 3"/>
    <w:basedOn w:val="Normale"/>
    <w:link w:val="Corpodeltesto3Carattere"/>
    <w:rsid w:val="00C56E71"/>
    <w:pPr>
      <w:spacing w:after="120" w:line="276" w:lineRule="auto"/>
    </w:pPr>
    <w:rPr>
      <w:rFonts w:ascii="Cambria" w:hAnsi="Cambria"/>
      <w:sz w:val="16"/>
      <w:szCs w:val="16"/>
      <w:lang w:val="en-US" w:eastAsia="en-US" w:bidi="en-US"/>
    </w:rPr>
  </w:style>
  <w:style w:type="character" w:customStyle="1" w:styleId="Corpodeltesto3Carattere">
    <w:name w:val="Corpo del testo 3 Carattere"/>
    <w:basedOn w:val="Carpredefinitoparagrafo"/>
    <w:link w:val="Corpodeltesto3"/>
    <w:rsid w:val="00C56E71"/>
    <w:rPr>
      <w:rFonts w:ascii="Cambria" w:hAnsi="Cambria"/>
      <w:sz w:val="16"/>
      <w:szCs w:val="16"/>
      <w:lang w:val="en-US" w:eastAsia="en-US" w:bidi="en-US"/>
    </w:rPr>
  </w:style>
  <w:style w:type="paragraph" w:customStyle="1" w:styleId="usoboll1">
    <w:name w:val="usoboll1"/>
    <w:basedOn w:val="Normale"/>
    <w:link w:val="usoboll1Carattere"/>
    <w:rsid w:val="001577FB"/>
    <w:pPr>
      <w:widowControl w:val="0"/>
      <w:spacing w:before="120" w:line="482" w:lineRule="atLeast"/>
      <w:jc w:val="both"/>
    </w:pPr>
  </w:style>
  <w:style w:type="character" w:customStyle="1" w:styleId="usoboll1Carattere">
    <w:name w:val="usoboll1 Carattere"/>
    <w:link w:val="usoboll1"/>
    <w:rsid w:val="001577FB"/>
    <w:rPr>
      <w:sz w:val="24"/>
      <w:szCs w:val="24"/>
    </w:rPr>
  </w:style>
  <w:style w:type="paragraph" w:styleId="Puntoelenco4">
    <w:name w:val="List Bullet 4"/>
    <w:basedOn w:val="Normale"/>
    <w:rsid w:val="00C757CB"/>
    <w:pPr>
      <w:numPr>
        <w:numId w:val="44"/>
      </w:numPr>
      <w:tabs>
        <w:tab w:val="left" w:pos="1134"/>
      </w:tabs>
      <w:spacing w:line="280" w:lineRule="atLeast"/>
      <w:ind w:left="1418" w:hanging="284"/>
    </w:pPr>
    <w:rPr>
      <w:rFonts w:eastAsia="MS Mincho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179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6D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60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9B55BD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667BB"/>
    <w:pPr>
      <w:keepNext/>
      <w:outlineLvl w:val="6"/>
    </w:pPr>
    <w:rPr>
      <w:rFonts w:ascii="Futura Std Book" w:hAnsi="Futura Std Book"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296DF3"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070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sid w:val="009B55BD"/>
    <w:rPr>
      <w:rFonts w:ascii="Calibri" w:eastAsia="MS Gothic" w:hAnsi="Calibri"/>
      <w:b/>
      <w:sz w:val="26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5667BB"/>
    <w:rPr>
      <w:rFonts w:ascii="Futura Std Book" w:hAnsi="Futura Std Book"/>
      <w:sz w:val="14"/>
    </w:rPr>
  </w:style>
  <w:style w:type="paragraph" w:styleId="Intestazione">
    <w:name w:val="header"/>
    <w:aliases w:val="Even"/>
    <w:basedOn w:val="Normale"/>
    <w:link w:val="IntestazioneCarattere"/>
    <w:uiPriority w:val="99"/>
    <w:rsid w:val="00B605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96DF3"/>
    <w:rPr>
      <w:sz w:val="24"/>
    </w:rPr>
  </w:style>
  <w:style w:type="paragraph" w:styleId="Pidipagina">
    <w:name w:val="footer"/>
    <w:basedOn w:val="Normale"/>
    <w:link w:val="PidipaginaCarattere"/>
    <w:uiPriority w:val="99"/>
    <w:rsid w:val="00B6059C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pacing w:val="4"/>
      <w:sz w:val="1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0704"/>
    <w:rPr>
      <w:sz w:val="24"/>
      <w:szCs w:val="24"/>
    </w:rPr>
  </w:style>
  <w:style w:type="paragraph" w:customStyle="1" w:styleId="caricafirma">
    <w:name w:val="carica firma"/>
    <w:basedOn w:val="Normale"/>
    <w:next w:val="nomefirma"/>
    <w:rsid w:val="00B6059C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nomefirma">
    <w:name w:val="nome firma"/>
    <w:basedOn w:val="Normale"/>
    <w:rsid w:val="00B6059C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Titololt">
    <w:name w:val="Titolo lt"/>
    <w:basedOn w:val="Normale"/>
    <w:next w:val="Titololtsegue"/>
    <w:rsid w:val="00B6059C"/>
    <w:pPr>
      <w:spacing w:before="240"/>
    </w:pPr>
    <w:rPr>
      <w:b/>
      <w:bCs/>
    </w:rPr>
  </w:style>
  <w:style w:type="paragraph" w:customStyle="1" w:styleId="Titololtsegue">
    <w:name w:val="Titolo lt segue"/>
    <w:basedOn w:val="Giustificato"/>
    <w:next w:val="Giustificato"/>
    <w:rsid w:val="00B6059C"/>
    <w:pPr>
      <w:spacing w:before="0"/>
      <w:jc w:val="left"/>
    </w:pPr>
  </w:style>
  <w:style w:type="paragraph" w:customStyle="1" w:styleId="Giustificato">
    <w:name w:val="Giustificato"/>
    <w:basedOn w:val="Normalelt"/>
    <w:rsid w:val="00B6059C"/>
    <w:pPr>
      <w:jc w:val="both"/>
    </w:pPr>
  </w:style>
  <w:style w:type="paragraph" w:customStyle="1" w:styleId="Normalelt">
    <w:name w:val="Normale lt"/>
    <w:basedOn w:val="Normale"/>
    <w:rsid w:val="00B6059C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Elencolinea">
    <w:name w:val="Elenco linea"/>
    <w:basedOn w:val="Normalelt"/>
    <w:rsid w:val="00B6059C"/>
    <w:pPr>
      <w:numPr>
        <w:numId w:val="3"/>
      </w:numPr>
      <w:spacing w:before="0" w:after="0"/>
      <w:ind w:left="357" w:hanging="357"/>
    </w:pPr>
  </w:style>
  <w:style w:type="paragraph" w:customStyle="1" w:styleId="Elenconumero">
    <w:name w:val="Elenco numero"/>
    <w:basedOn w:val="Elencolinea"/>
    <w:rsid w:val="00B6059C"/>
    <w:pPr>
      <w:numPr>
        <w:numId w:val="4"/>
      </w:numPr>
    </w:pPr>
  </w:style>
  <w:style w:type="paragraph" w:customStyle="1" w:styleId="Elencolettera">
    <w:name w:val="Elenco lettera"/>
    <w:basedOn w:val="Elencolinea"/>
    <w:rsid w:val="00B6059C"/>
    <w:pPr>
      <w:numPr>
        <w:numId w:val="5"/>
      </w:numPr>
      <w:ind w:left="357" w:hanging="357"/>
    </w:pPr>
  </w:style>
  <w:style w:type="paragraph" w:customStyle="1" w:styleId="Oggetto">
    <w:name w:val="Oggetto"/>
    <w:basedOn w:val="Normale"/>
    <w:next w:val="Normalelt"/>
    <w:rsid w:val="00B6059C"/>
    <w:pPr>
      <w:spacing w:before="480" w:after="480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customStyle="1" w:styleId="Destinatari">
    <w:name w:val="Destinatari"/>
    <w:basedOn w:val="Normalelt"/>
    <w:rsid w:val="00B6059C"/>
    <w:pPr>
      <w:numPr>
        <w:numId w:val="2"/>
      </w:numPr>
      <w:tabs>
        <w:tab w:val="left" w:pos="1134"/>
      </w:tabs>
      <w:spacing w:before="0" w:after="0"/>
    </w:pPr>
  </w:style>
  <w:style w:type="paragraph" w:customStyle="1" w:styleId="Protocollo">
    <w:name w:val="Protocollo"/>
    <w:basedOn w:val="Normale"/>
    <w:next w:val="Destinatari"/>
    <w:rsid w:val="00B6059C"/>
    <w:pPr>
      <w:tabs>
        <w:tab w:val="right" w:pos="8787"/>
      </w:tabs>
      <w:spacing w:before="600" w:after="480" w:line="360" w:lineRule="auto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styleId="Data">
    <w:name w:val="Date"/>
    <w:basedOn w:val="Normale"/>
    <w:next w:val="Destinatari"/>
    <w:link w:val="DataCarattere"/>
    <w:uiPriority w:val="99"/>
    <w:rsid w:val="00B6059C"/>
    <w:pPr>
      <w:spacing w:before="600" w:after="480" w:line="360" w:lineRule="auto"/>
      <w:ind w:left="1985"/>
    </w:pPr>
    <w:rPr>
      <w:rFonts w:ascii="Arial" w:hAnsi="Arial"/>
      <w:sz w:val="18"/>
    </w:rPr>
  </w:style>
  <w:style w:type="character" w:customStyle="1" w:styleId="DataCarattere">
    <w:name w:val="Data Carattere"/>
    <w:basedOn w:val="Carpredefinitoparagrafo"/>
    <w:link w:val="Data"/>
    <w:uiPriority w:val="99"/>
    <w:semiHidden/>
    <w:rsid w:val="008D0704"/>
    <w:rPr>
      <w:sz w:val="24"/>
      <w:szCs w:val="24"/>
    </w:rPr>
  </w:style>
  <w:style w:type="paragraph" w:customStyle="1" w:styleId="Regionep1">
    <w:name w:val="Regione p1"/>
    <w:basedOn w:val="Normale"/>
    <w:next w:val="Assesstop1"/>
    <w:rsid w:val="00B6059C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rsid w:val="00B6059C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B6059C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Regionep2">
    <w:name w:val="Regione p2"/>
    <w:basedOn w:val="Regionep1"/>
    <w:next w:val="Assesstop2"/>
    <w:rsid w:val="00B6059C"/>
    <w:pPr>
      <w:spacing w:before="120" w:after="0"/>
    </w:pPr>
    <w:rPr>
      <w:sz w:val="13"/>
    </w:rPr>
  </w:style>
  <w:style w:type="paragraph" w:customStyle="1" w:styleId="Assesstop2">
    <w:name w:val="Assessto p2"/>
    <w:basedOn w:val="Assesstop1"/>
    <w:next w:val="DGServp2"/>
    <w:rsid w:val="00B6059C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sid w:val="00B6059C"/>
    <w:rPr>
      <w:sz w:val="14"/>
    </w:rPr>
  </w:style>
  <w:style w:type="paragraph" w:customStyle="1" w:styleId="Destinconosc">
    <w:name w:val="Destin conosc"/>
    <w:basedOn w:val="Destinatari"/>
    <w:rsid w:val="00B6059C"/>
    <w:pPr>
      <w:numPr>
        <w:numId w:val="0"/>
      </w:numPr>
    </w:pPr>
  </w:style>
  <w:style w:type="character" w:styleId="Collegamentoipertestuale">
    <w:name w:val="Hyperlink"/>
    <w:basedOn w:val="Carpredefinitoparagrafo"/>
    <w:uiPriority w:val="99"/>
    <w:rsid w:val="00296DF3"/>
    <w:rPr>
      <w:color w:val="0000FF"/>
      <w:u w:val="single"/>
    </w:rPr>
  </w:style>
  <w:style w:type="paragraph" w:customStyle="1" w:styleId="Default">
    <w:name w:val="Default"/>
    <w:rsid w:val="00296D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e">
    <w:name w:val="Stile"/>
    <w:basedOn w:val="Normale"/>
    <w:next w:val="Corpotesto"/>
    <w:rsid w:val="0033233D"/>
    <w:pPr>
      <w:spacing w:after="120"/>
    </w:pPr>
  </w:style>
  <w:style w:type="paragraph" w:customStyle="1" w:styleId="tit1">
    <w:name w:val="tit 1"/>
    <w:basedOn w:val="Titolo1"/>
    <w:autoRedefine/>
    <w:uiPriority w:val="99"/>
    <w:rsid w:val="00296DF3"/>
    <w:pPr>
      <w:numPr>
        <w:numId w:val="6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before="480" w:after="120" w:line="320" w:lineRule="exact"/>
      <w:ind w:left="357" w:hanging="357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Testonotaapidipagina">
    <w:name w:val="footnote text"/>
    <w:basedOn w:val="Normale"/>
    <w:link w:val="TestonotaapidipaginaCarattere"/>
    <w:autoRedefine/>
    <w:uiPriority w:val="99"/>
    <w:rsid w:val="00925688"/>
    <w:pPr>
      <w:jc w:val="both"/>
    </w:pPr>
    <w:rPr>
      <w:rFonts w:ascii="Arial" w:hAnsi="Arial"/>
      <w:sz w:val="16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925688"/>
    <w:rPr>
      <w:rFonts w:ascii="Arial" w:hAnsi="Arial"/>
      <w:sz w:val="16"/>
    </w:rPr>
  </w:style>
  <w:style w:type="character" w:styleId="Rimandonotaapidipagina">
    <w:name w:val="footnote reference"/>
    <w:basedOn w:val="Carpredefinitoparagrafo"/>
    <w:rsid w:val="00296DF3"/>
    <w:rPr>
      <w:vertAlign w:val="superscript"/>
    </w:rPr>
  </w:style>
  <w:style w:type="paragraph" w:customStyle="1" w:styleId="Numerazioneperbuste">
    <w:name w:val="Numerazione per buste"/>
    <w:basedOn w:val="Normale"/>
    <w:rsid w:val="00296DF3"/>
    <w:pPr>
      <w:numPr>
        <w:numId w:val="7"/>
      </w:numPr>
      <w:spacing w:before="120" w:after="120" w:line="360" w:lineRule="auto"/>
      <w:jc w:val="both"/>
    </w:pPr>
  </w:style>
  <w:style w:type="paragraph" w:customStyle="1" w:styleId="puntato">
    <w:name w:val="puntato"/>
    <w:basedOn w:val="Normale"/>
    <w:rsid w:val="00296DF3"/>
    <w:pPr>
      <w:spacing w:line="360" w:lineRule="auto"/>
      <w:jc w:val="both"/>
    </w:pPr>
  </w:style>
  <w:style w:type="paragraph" w:customStyle="1" w:styleId="sche4">
    <w:name w:val="sche_4"/>
    <w:rsid w:val="00296DF3"/>
    <w:pPr>
      <w:jc w:val="both"/>
    </w:pPr>
    <w:rPr>
      <w:rFonts w:ascii="Helvetica" w:hAnsi="Helvetica"/>
      <w:lang w:val="en-US"/>
    </w:rPr>
  </w:style>
  <w:style w:type="paragraph" w:styleId="Corpotesto">
    <w:name w:val="Body Text"/>
    <w:basedOn w:val="Normale"/>
    <w:link w:val="CorpotestoCarattere"/>
    <w:uiPriority w:val="99"/>
    <w:rsid w:val="00E069B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069B6"/>
    <w:rPr>
      <w:sz w:val="24"/>
    </w:rPr>
  </w:style>
  <w:style w:type="character" w:customStyle="1" w:styleId="CorpodeltestoCarattere2">
    <w:name w:val="Corpo del testo Carattere2"/>
    <w:rsid w:val="00296DF3"/>
    <w:rPr>
      <w:sz w:val="24"/>
    </w:rPr>
  </w:style>
  <w:style w:type="table" w:styleId="Grigliatabella">
    <w:name w:val="Table Grid"/>
    <w:basedOn w:val="Tabellanormale"/>
    <w:uiPriority w:val="39"/>
    <w:rsid w:val="00451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C108E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C108EC"/>
    <w:rPr>
      <w:rFonts w:ascii="Tahoma" w:hAnsi="Tahoma"/>
      <w:sz w:val="16"/>
    </w:rPr>
  </w:style>
  <w:style w:type="paragraph" w:customStyle="1" w:styleId="provvr0">
    <w:name w:val="provv_r0"/>
    <w:basedOn w:val="Normale"/>
    <w:rsid w:val="00942A40"/>
    <w:pPr>
      <w:spacing w:before="100" w:beforeAutospacing="1" w:after="100" w:afterAutospacing="1"/>
    </w:pPr>
  </w:style>
  <w:style w:type="character" w:customStyle="1" w:styleId="provvnumcomma">
    <w:name w:val="provv_numcomma"/>
    <w:rsid w:val="00942A40"/>
  </w:style>
  <w:style w:type="character" w:customStyle="1" w:styleId="apple-converted-space">
    <w:name w:val="apple-converted-space"/>
    <w:rsid w:val="00942A40"/>
  </w:style>
  <w:style w:type="character" w:customStyle="1" w:styleId="linkneltesto">
    <w:name w:val="link_nel_testo"/>
    <w:rsid w:val="00942A40"/>
  </w:style>
  <w:style w:type="paragraph" w:styleId="Puntoelenco">
    <w:name w:val="List Bullet"/>
    <w:basedOn w:val="Normale"/>
    <w:uiPriority w:val="99"/>
    <w:rsid w:val="0046700C"/>
    <w:pPr>
      <w:numPr>
        <w:ilvl w:val="2"/>
        <w:numId w:val="9"/>
      </w:numPr>
      <w:jc w:val="both"/>
    </w:pPr>
  </w:style>
  <w:style w:type="character" w:styleId="Enfasigrassetto">
    <w:name w:val="Strong"/>
    <w:basedOn w:val="Carpredefinitoparagrafo"/>
    <w:uiPriority w:val="22"/>
    <w:qFormat/>
    <w:rsid w:val="007E6840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10149C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63663C"/>
    <w:rPr>
      <w:sz w:val="16"/>
    </w:rPr>
  </w:style>
  <w:style w:type="paragraph" w:styleId="Testocommento">
    <w:name w:val="annotation text"/>
    <w:basedOn w:val="Normale"/>
    <w:link w:val="TestocommentoCarattere"/>
    <w:uiPriority w:val="99"/>
    <w:rsid w:val="0063663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63663C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6366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63663C"/>
    <w:rPr>
      <w:rFonts w:cs="Times New Roman"/>
      <w:b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8741B8"/>
    <w:pPr>
      <w:spacing w:after="120"/>
    </w:pPr>
  </w:style>
  <w:style w:type="paragraph" w:customStyle="1" w:styleId="StileTitolo3Giustificato">
    <w:name w:val="Stile Titolo 3 + Giustificato"/>
    <w:basedOn w:val="Titolo3"/>
    <w:autoRedefine/>
    <w:rsid w:val="009B55BD"/>
    <w:pPr>
      <w:numPr>
        <w:ilvl w:val="2"/>
        <w:numId w:val="15"/>
      </w:numPr>
      <w:tabs>
        <w:tab w:val="clear" w:pos="1080"/>
        <w:tab w:val="num" w:pos="1800"/>
      </w:tabs>
      <w:spacing w:after="120" w:line="360" w:lineRule="auto"/>
      <w:ind w:left="1800" w:hanging="360"/>
      <w:jc w:val="both"/>
    </w:pPr>
    <w:rPr>
      <w:rFonts w:ascii="Times New Roman" w:eastAsia="Times New Roman" w:hAnsi="Times New Roman"/>
      <w:bCs w:val="0"/>
      <w:iCs/>
      <w:color w:val="000000"/>
      <w:sz w:val="24"/>
      <w:szCs w:val="20"/>
    </w:rPr>
  </w:style>
  <w:style w:type="character" w:customStyle="1" w:styleId="CorpodeltestoCarattere">
    <w:name w:val="Corpo del testo Carattere"/>
    <w:link w:val="Corpodeltesto1"/>
    <w:uiPriority w:val="99"/>
    <w:qFormat/>
    <w:locked/>
    <w:rsid w:val="00C1296C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F603B2"/>
    <w:pPr>
      <w:ind w:left="720"/>
      <w:contextualSpacing/>
    </w:pPr>
  </w:style>
  <w:style w:type="paragraph" w:styleId="Sommario7">
    <w:name w:val="toc 7"/>
    <w:basedOn w:val="Normale"/>
    <w:next w:val="Normale"/>
    <w:autoRedefine/>
    <w:uiPriority w:val="39"/>
    <w:semiHidden/>
    <w:rsid w:val="00F7636A"/>
    <w:pPr>
      <w:ind w:left="1000"/>
    </w:pPr>
    <w:rPr>
      <w:sz w:val="20"/>
      <w:szCs w:val="20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F7636A"/>
    <w:rPr>
      <w:sz w:val="24"/>
    </w:rPr>
  </w:style>
  <w:style w:type="paragraph" w:styleId="Sottotitolo">
    <w:name w:val="Subtitle"/>
    <w:basedOn w:val="Normale"/>
    <w:next w:val="Normale"/>
    <w:link w:val="SottotitoloCarattere"/>
    <w:qFormat/>
    <w:rsid w:val="000646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ttotitoloCarattere">
    <w:name w:val="Sottotitolo Carattere"/>
    <w:basedOn w:val="Carpredefinitoparagrafo"/>
    <w:link w:val="Sottotitolo"/>
    <w:rsid w:val="000646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orpodeltesto3">
    <w:name w:val="Body Text 3"/>
    <w:basedOn w:val="Normale"/>
    <w:link w:val="Corpodeltesto3Carattere"/>
    <w:rsid w:val="00C56E71"/>
    <w:pPr>
      <w:spacing w:after="120" w:line="276" w:lineRule="auto"/>
    </w:pPr>
    <w:rPr>
      <w:rFonts w:ascii="Cambria" w:hAnsi="Cambria"/>
      <w:sz w:val="16"/>
      <w:szCs w:val="16"/>
      <w:lang w:val="en-US" w:eastAsia="en-US" w:bidi="en-US"/>
    </w:rPr>
  </w:style>
  <w:style w:type="character" w:customStyle="1" w:styleId="Corpodeltesto3Carattere">
    <w:name w:val="Corpo del testo 3 Carattere"/>
    <w:basedOn w:val="Carpredefinitoparagrafo"/>
    <w:link w:val="Corpodeltesto3"/>
    <w:rsid w:val="00C56E71"/>
    <w:rPr>
      <w:rFonts w:ascii="Cambria" w:hAnsi="Cambria"/>
      <w:sz w:val="16"/>
      <w:szCs w:val="16"/>
      <w:lang w:val="en-US" w:eastAsia="en-US" w:bidi="en-US"/>
    </w:rPr>
  </w:style>
  <w:style w:type="paragraph" w:customStyle="1" w:styleId="usoboll1">
    <w:name w:val="usoboll1"/>
    <w:basedOn w:val="Normale"/>
    <w:link w:val="usoboll1Carattere"/>
    <w:rsid w:val="001577FB"/>
    <w:pPr>
      <w:widowControl w:val="0"/>
      <w:spacing w:before="120" w:line="482" w:lineRule="atLeast"/>
      <w:jc w:val="both"/>
    </w:pPr>
  </w:style>
  <w:style w:type="character" w:customStyle="1" w:styleId="usoboll1Carattere">
    <w:name w:val="usoboll1 Carattere"/>
    <w:link w:val="usoboll1"/>
    <w:rsid w:val="001577FB"/>
    <w:rPr>
      <w:sz w:val="24"/>
      <w:szCs w:val="24"/>
    </w:rPr>
  </w:style>
  <w:style w:type="paragraph" w:styleId="Puntoelenco4">
    <w:name w:val="List Bullet 4"/>
    <w:basedOn w:val="Normale"/>
    <w:rsid w:val="00C757CB"/>
    <w:pPr>
      <w:numPr>
        <w:numId w:val="44"/>
      </w:numPr>
      <w:tabs>
        <w:tab w:val="left" w:pos="1134"/>
      </w:tabs>
      <w:spacing w:line="280" w:lineRule="atLeast"/>
      <w:ind w:left="1418" w:hanging="284"/>
    </w:pPr>
    <w:rPr>
      <w:rFonts w:eastAsia="MS Minch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eatzeiprovv\AppData\Roaming\Microsoft\Templates\Provveditorato_limb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9E764-B452-4C77-9D46-9737FC141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Provveditorato_limba</Template>
  <TotalTime>2</TotalTime>
  <Pages>9</Pages>
  <Words>1537</Words>
  <Characters>10615</Characters>
  <Application>Microsoft Office Word</Application>
  <DocSecurity>4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Magistris, Mariangela</dc:creator>
  <cp:lastModifiedBy>elisa polverino</cp:lastModifiedBy>
  <cp:revision>2</cp:revision>
  <cp:lastPrinted>2017-05-25T17:26:00Z</cp:lastPrinted>
  <dcterms:created xsi:type="dcterms:W3CDTF">2021-05-21T08:38:00Z</dcterms:created>
  <dcterms:modified xsi:type="dcterms:W3CDTF">2021-05-21T08:38:00Z</dcterms:modified>
</cp:coreProperties>
</file>